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5DA4A" w14:textId="77777777" w:rsidR="00DE3B00" w:rsidRPr="00A104FC" w:rsidRDefault="00DE3B00" w:rsidP="00DE3B00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ANNEXE RELATIVE </w:t>
      </w:r>
    </w:p>
    <w:p w14:paraId="2B840F2B" w14:textId="77777777" w:rsidR="00DE3B00" w:rsidRPr="00A104FC" w:rsidRDefault="00DE3B00" w:rsidP="00DE3B00">
      <w:pPr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14:paraId="0446A6A3" w14:textId="77777777" w:rsidR="00DE3B00" w:rsidRPr="000A39AA" w:rsidRDefault="00DE3B00" w:rsidP="00DE3B00">
      <w:pPr>
        <w:spacing w:before="240" w:after="120"/>
        <w:jc w:val="center"/>
        <w:rPr>
          <w:rFonts w:cs="Arial"/>
          <w:color w:val="000000"/>
          <w:sz w:val="24"/>
          <w:szCs w:val="28"/>
          <w:shd w:val="clear" w:color="auto" w:fill="FFFFFF"/>
        </w:rPr>
      </w:pPr>
      <w:r w:rsidRPr="008C0CCE">
        <w:rPr>
          <w:rFonts w:cs="Arial"/>
          <w:color w:val="000000"/>
          <w:sz w:val="24"/>
          <w:szCs w:val="28"/>
          <w:shd w:val="clear" w:color="auto" w:fill="FFFFFF"/>
        </w:rPr>
        <w:t xml:space="preserve">CADRE DE RÉPONSE DE LA FICHE ENTREPRISE </w:t>
      </w:r>
    </w:p>
    <w:p w14:paraId="25736FAB" w14:textId="77777777" w:rsidR="00DE3B00" w:rsidRDefault="00DE3B00" w:rsidP="00DE3B00">
      <w:pPr>
        <w:spacing w:after="240"/>
        <w:jc w:val="center"/>
        <w:rPr>
          <w:rFonts w:cs="Arial"/>
          <w:b/>
          <w:i/>
          <w:color w:val="000000"/>
          <w:sz w:val="28"/>
          <w:szCs w:val="28"/>
          <w:shd w:val="clear" w:color="auto" w:fill="FFFFFF"/>
        </w:rPr>
      </w:pP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>
        <w:rPr>
          <w:rFonts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>
        <w:rPr>
          <w:rFonts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14:paraId="588FAC4A" w14:textId="77777777" w:rsidR="00DE3B00" w:rsidRDefault="00DE3B00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14:paraId="72ABBFB1" w14:textId="77777777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14:paraId="1AD1836D" w14:textId="77777777" w:rsidR="00DE3B00" w:rsidRPr="00AB6D60" w:rsidRDefault="00DE3B00" w:rsidP="008531DB">
            <w:pPr>
              <w:rPr>
                <w:b/>
                <w:color w:val="FFFFFF" w:themeColor="background1"/>
                <w:sz w:val="22"/>
                <w:szCs w:val="18"/>
              </w:rPr>
            </w:pPr>
            <w:r w:rsidRPr="00AB6D60">
              <w:rPr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14:paraId="02BBBB28" w14:textId="77777777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1E5D400" w14:textId="77777777" w:rsidR="009D6C8E" w:rsidRDefault="009D6C8E" w:rsidP="008531DB">
            <w:pPr>
              <w:pStyle w:val="NormalWeb"/>
              <w:spacing w:before="240" w:beforeAutospacing="0"/>
              <w:ind w:left="346" w:right="403"/>
              <w:jc w:val="both"/>
            </w:pPr>
            <w:r>
              <w:t xml:space="preserve">La clause sociale de formation sous statut scolaire (dite CSF) bénéficie à des élèves âgés </w:t>
            </w:r>
            <w:r w:rsidR="00F40F39">
              <w:t>de 16 à</w:t>
            </w:r>
            <w:r>
              <w:t xml:space="preserve"> 25 ans, et </w:t>
            </w:r>
            <w:r w:rsidRPr="000A39AA">
              <w:rPr>
                <w:b/>
                <w:bCs/>
              </w:rPr>
              <w:t>principalement à des mi</w:t>
            </w:r>
            <w:r>
              <w:rPr>
                <w:b/>
                <w:bCs/>
              </w:rPr>
              <w:t>neurs entre 16 et 18 ans</w:t>
            </w:r>
            <w:r>
              <w:t xml:space="preserve">. </w:t>
            </w:r>
          </w:p>
          <w:p w14:paraId="2902D0A7" w14:textId="77777777" w:rsidR="00DE3B00" w:rsidRPr="000A39AA" w:rsidRDefault="00DE3B00" w:rsidP="008531DB">
            <w:pPr>
              <w:pStyle w:val="NormalWeb"/>
              <w:spacing w:before="240" w:beforeAutospacing="0"/>
              <w:ind w:left="346" w:right="403"/>
              <w:jc w:val="both"/>
            </w:pPr>
            <w:r w:rsidRPr="000A39AA">
              <w:t xml:space="preserve">La présente « Fiche entreprise » est une </w:t>
            </w:r>
            <w:r w:rsidRPr="000A39AA">
              <w:rPr>
                <w:b/>
                <w:u w:val="single"/>
              </w:rPr>
              <w:t>fiche de présentation des missions</w:t>
            </w:r>
            <w:r w:rsidRPr="000A39AA">
              <w:rPr>
                <w:b/>
              </w:rPr>
              <w:t xml:space="preserve"> pouvant être p</w:t>
            </w:r>
            <w:r>
              <w:rPr>
                <w:b/>
              </w:rPr>
              <w:t xml:space="preserve">otentiellement réalisées </w:t>
            </w:r>
            <w:r w:rsidR="00F44ED8" w:rsidRPr="00F44ED8">
              <w:rPr>
                <w:b/>
              </w:rPr>
              <w:t xml:space="preserve">dans le cadre de l’objet du marché </w:t>
            </w:r>
            <w:r>
              <w:rPr>
                <w:b/>
              </w:rPr>
              <w:t xml:space="preserve">par l’élève </w:t>
            </w:r>
            <w:r w:rsidR="00F44ED8">
              <w:rPr>
                <w:b/>
              </w:rPr>
              <w:t>à besoins spécifiques</w:t>
            </w:r>
            <w:r w:rsidRPr="000A39AA">
              <w:t xml:space="preserve"> lors du stage dont il </w:t>
            </w:r>
            <w:r>
              <w:t>pourrait bénéficier</w:t>
            </w:r>
            <w:r w:rsidRPr="000A39AA">
              <w:t xml:space="preserve"> au sein de votre entreprise en cas d’attribution du contrat.</w:t>
            </w:r>
          </w:p>
          <w:p w14:paraId="6C0B6989" w14:textId="77777777" w:rsidR="00DE3B00" w:rsidRPr="000A39AA" w:rsidRDefault="00DE3B00" w:rsidP="00F40F39">
            <w:pPr>
              <w:pStyle w:val="NormalWeb"/>
              <w:ind w:left="346" w:right="401"/>
              <w:jc w:val="both"/>
            </w:pPr>
            <w:r w:rsidRPr="000A39AA">
              <w:rPr>
                <w:b/>
              </w:rPr>
              <w:t>Cette fiche est à remplir par le candidat au marché</w:t>
            </w:r>
            <w:r>
              <w:t xml:space="preserve"> </w:t>
            </w:r>
            <w:r w:rsidRPr="000A39AA">
              <w:rPr>
                <w:b/>
              </w:rPr>
              <w:t>avec le plus de détails possibles</w:t>
            </w:r>
            <w:r w:rsidRPr="000A39AA">
              <w:t xml:space="preserve">. </w:t>
            </w:r>
            <w:r w:rsidR="00901179">
              <w:t xml:space="preserve">Des </w:t>
            </w:r>
            <w:r w:rsidRPr="000A39AA">
              <w:t xml:space="preserve">demandes de précisions pourront être demandées aux candidats en cas de renseignements estimés insuffisants par le pouvoir adjudicateur. </w:t>
            </w:r>
            <w:r w:rsidR="00F40F39">
              <w:t xml:space="preserve">Les missions proposées doivent être en adéquation avec les compétences des bénéficiaires potentiels. </w:t>
            </w:r>
          </w:p>
          <w:p w14:paraId="0CDCA8EE" w14:textId="77777777" w:rsidR="00DE3B00" w:rsidRDefault="00DE3B00" w:rsidP="009D6C8E">
            <w:pPr>
              <w:pStyle w:val="NormalWeb"/>
              <w:spacing w:after="360" w:afterAutospacing="0"/>
              <w:ind w:left="346" w:right="403"/>
              <w:jc w:val="both"/>
            </w:pPr>
            <w:r w:rsidRPr="000A39AA">
              <w:t xml:space="preserve">En cas d’attribution du contrat, la fiche sera transmise par l’acheteur </w:t>
            </w:r>
            <w:r w:rsidR="00F44ED8">
              <w:t>au référent de l’Éducation nationale</w:t>
            </w:r>
            <w:r w:rsidRPr="000A39AA">
              <w:t xml:space="preserve">. Elle fera alors l’objet d’un échange entre le titulaire et </w:t>
            </w:r>
            <w:r w:rsidR="00F40F39">
              <w:t xml:space="preserve">le référent de l’Éducation nationale </w:t>
            </w:r>
            <w:r w:rsidR="009D6C8E">
              <w:t>au cours duquel les missions proposées pourront être revues pour correspondre aux capacités et attentes de l’élève bénéficiaire</w:t>
            </w:r>
            <w:r w:rsidRPr="000A39AA">
              <w:t>.</w:t>
            </w:r>
          </w:p>
          <w:p w14:paraId="08496531" w14:textId="77777777" w:rsidR="009D6C8E" w:rsidRPr="000A39AA" w:rsidRDefault="009D6C8E" w:rsidP="00F40F39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La présente fiche entreprise ne tient pas lieu de convention de stage. </w:t>
            </w:r>
          </w:p>
        </w:tc>
      </w:tr>
    </w:tbl>
    <w:p w14:paraId="7707A367" w14:textId="77777777" w:rsidR="00F40F39" w:rsidRDefault="00F40F39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p w14:paraId="7B149742" w14:textId="77777777" w:rsidR="00A35961" w:rsidRDefault="00A35961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14:paraId="0DE4C135" w14:textId="77777777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FFBC506" w14:textId="77777777" w:rsidR="00F44ED8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b/>
              </w:rPr>
            </w:pPr>
            <w:r w:rsidRPr="00D423EF">
              <w:rPr>
                <w:b/>
              </w:rPr>
              <w:t xml:space="preserve">Retrouvez plus d’informations sur le dispositif et sa mise en œuvre sur </w:t>
            </w:r>
            <w:hyperlink r:id="rId11" w:history="1">
              <w:r w:rsidRPr="00150EA8">
                <w:rPr>
                  <w:rStyle w:val="Lienhypertexte"/>
                  <w:b/>
                </w:rPr>
                <w:t>le site du </w:t>
              </w:r>
              <w:proofErr w:type="gramStart"/>
              <w:r w:rsidRPr="00150EA8">
                <w:rPr>
                  <w:rStyle w:val="Lienhypertexte"/>
                  <w:b/>
                </w:rPr>
                <w:t>Ministère de l’Éducation</w:t>
              </w:r>
              <w:proofErr w:type="gramEnd"/>
              <w:r w:rsidRPr="00150EA8">
                <w:rPr>
                  <w:rStyle w:val="Lienhypertexte"/>
                  <w:b/>
                </w:rPr>
                <w:t> nationale et de la jeunesse</w:t>
              </w:r>
            </w:hyperlink>
            <w:r w:rsidR="00D423EF" w:rsidRPr="00150EA8">
              <w:rPr>
                <w:b/>
              </w:rPr>
              <w:t> </w:t>
            </w:r>
            <w:r w:rsidR="00D423EF" w:rsidRPr="00D423EF">
              <w:rPr>
                <w:b/>
              </w:rPr>
              <w:t>!</w:t>
            </w:r>
          </w:p>
          <w:p w14:paraId="58C24F5E" w14:textId="77777777" w:rsidR="00F40F39" w:rsidRPr="00F40F3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cs="Arial"/>
                <w:color w:val="0000FF" w:themeColor="hyperlink"/>
                <w:u w:val="single"/>
              </w:rPr>
            </w:pPr>
            <w:r>
              <w:rPr>
                <w:b/>
              </w:rPr>
              <w:t xml:space="preserve">Contact : </w:t>
            </w:r>
            <w:hyperlink r:id="rId12" w:history="1">
              <w:r w:rsidRPr="00D45A47">
                <w:rPr>
                  <w:rStyle w:val="Lienhypertexte"/>
                  <w:rFonts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16BC156" w14:textId="77777777" w:rsidR="00F44ED8" w:rsidRPr="000A39AA" w:rsidRDefault="00D423EF" w:rsidP="00F44ED8">
            <w:pPr>
              <w:pStyle w:val="NormalWeb"/>
              <w:spacing w:after="0" w:afterAutospacing="0"/>
              <w:ind w:left="346" w:right="3430"/>
              <w:jc w:val="center"/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65ADE0FC" wp14:editId="5A9D2240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BD4D43D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4EDEF4A9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5A5CE2B1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38717E56" w14:textId="77777777" w:rsidR="00DE3B00" w:rsidRPr="00A35961" w:rsidRDefault="00DE3B00" w:rsidP="00A35961">
      <w:pPr>
        <w:suppressAutoHyphens w:val="0"/>
        <w:spacing w:line="276" w:lineRule="auto"/>
        <w:jc w:val="center"/>
        <w:rPr>
          <w:rFonts w:cs="Arial"/>
          <w:i/>
          <w:color w:val="000000"/>
          <w:szCs w:val="20"/>
          <w:shd w:val="clear" w:color="auto" w:fill="FFFFFF"/>
        </w:rPr>
      </w:pPr>
      <w:r w:rsidRPr="00A35961">
        <w:rPr>
          <w:rFonts w:cs="Arial"/>
          <w:i/>
          <w:color w:val="000000"/>
          <w:szCs w:val="20"/>
          <w:shd w:val="clear" w:color="auto" w:fill="FFFFFF"/>
        </w:rPr>
        <w:br w:type="page"/>
      </w:r>
    </w:p>
    <w:p w14:paraId="75088181" w14:textId="77777777" w:rsidR="009D3CE3" w:rsidRPr="009D3CE3" w:rsidRDefault="009D3CE3" w:rsidP="00DE3B00">
      <w:pPr>
        <w:spacing w:before="360"/>
        <w:jc w:val="center"/>
        <w:rPr>
          <w:rFonts w:cs="Arial"/>
          <w:b/>
          <w:color w:val="auto"/>
          <w:sz w:val="6"/>
          <w:szCs w:val="6"/>
          <w:shd w:val="clear" w:color="auto" w:fill="FFFFFF"/>
        </w:rPr>
      </w:pPr>
    </w:p>
    <w:p w14:paraId="625D3104" w14:textId="77777777" w:rsidR="00DE3B00" w:rsidRPr="009D3CE3" w:rsidRDefault="009D3CE3" w:rsidP="009D3CE3">
      <w:pPr>
        <w:jc w:val="center"/>
        <w:rPr>
          <w:rFonts w:cs="Arial"/>
          <w:b/>
          <w:color w:val="auto"/>
          <w:sz w:val="40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37D102" wp14:editId="4D5A18CF">
                <wp:simplePos x="0" y="0"/>
                <wp:positionH relativeFrom="column">
                  <wp:posOffset>-273594</wp:posOffset>
                </wp:positionH>
                <wp:positionV relativeFrom="paragraph">
                  <wp:posOffset>-30299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oundrect w14:anchorId="0EA457AD" id="Rectangle à coins arrondis 9" o:spid="_x0000_s1026" style="position:absolute;margin-left:-21.55pt;margin-top:-2.4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" filled="f" strokecolor="#c4bc96 [2414]" strokeweight="2pt"/>
            </w:pict>
          </mc:Fallback>
        </mc:AlternateContent>
      </w:r>
      <w:r w:rsidR="00DE3B00" w:rsidRPr="009D3CE3">
        <w:rPr>
          <w:rFonts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14:paraId="2C2E49BC" w14:textId="77777777" w:rsidR="00DE3B00" w:rsidRPr="005213DB" w:rsidRDefault="00DE3B00" w:rsidP="005213DB">
      <w:pPr>
        <w:spacing w:before="240"/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14:paraId="76AF8E9C" w14:textId="77777777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06CF7EA0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>sentez votre entreprise</w:t>
            </w:r>
            <w:r w:rsidRPr="00665918"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14:paraId="613984FB" w14:textId="77777777" w:rsidR="00DE3B00" w:rsidRPr="00665918" w:rsidRDefault="00DE3B00" w:rsidP="00A32C28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65918">
              <w:rPr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>
              <w:rPr>
                <w:i/>
                <w:color w:val="FFFFFF" w:themeColor="background1"/>
              </w:rPr>
              <w:t>’élève</w:t>
            </w:r>
            <w:r w:rsidRPr="00665918">
              <w:rPr>
                <w:i/>
                <w:color w:val="FFFFFF" w:themeColor="background1"/>
              </w:rPr>
              <w:t>.</w:t>
            </w:r>
          </w:p>
        </w:tc>
      </w:tr>
      <w:tr w:rsidR="00DE3B00" w14:paraId="4FC4B2E7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7FEF96C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Nom de l’entreprise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456561663"/>
            <w:placeholder>
              <w:docPart w:val="794C2A5FBF8E44B499572C33C67B8DA6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BB37CBA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1228BC92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8101EC2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D78E653" w14:textId="77777777" w:rsidR="00DE3B00" w:rsidRPr="00040D40" w:rsidRDefault="003E63A8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  <w:szCs w:val="20"/>
                </w:rPr>
                <w:id w:val="-1291352911"/>
                <w:placeholder>
                  <w:docPart w:val="D637F96BC45248FD881B310866B7BA10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EndPr/>
              <w:sdtContent>
                <w:r w:rsidR="00DE3B00" w:rsidRPr="00040D40">
                  <w:rPr>
                    <w:rStyle w:val="Textedelespacerserv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14:paraId="50F73959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FD6EC47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Site internet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819963623"/>
            <w:placeholder>
              <w:docPart w:val="75EBE739DC764640A5222B2155C8D36E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3334552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4899C785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75FEE03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Activité principale de l’entreprise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975722178"/>
            <w:placeholder>
              <w:docPart w:val="ADB71A47191D46908D4FEA4F8791A5BA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63ACB65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4AC0AF97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E880D76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38461279"/>
            <w:placeholder>
              <w:docPart w:val="C633DFDEC04C4761B1463D003866DA45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4794108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3E611A50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D1D0BF8" w14:textId="77777777" w:rsidR="00DE3B00" w:rsidRPr="00DE3B00" w:rsidRDefault="00DE3B00" w:rsidP="008531DB">
            <w:pPr>
              <w:rPr>
                <w:b/>
                <w:sz w:val="10"/>
                <w:szCs w:val="10"/>
              </w:rPr>
            </w:pPr>
          </w:p>
        </w:tc>
      </w:tr>
      <w:tr w:rsidR="00DE3B00" w14:paraId="7C5BC187" w14:textId="77777777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E3B3426" w14:textId="77777777" w:rsidR="00DE3B00" w:rsidRPr="006F6AC1" w:rsidRDefault="00DE3B00" w:rsidP="008531DB">
            <w:pPr>
              <w:rPr>
                <w:b/>
                <w:szCs w:val="20"/>
              </w:rPr>
            </w:pPr>
            <w:r w:rsidRPr="006F6AC1">
              <w:rPr>
                <w:b/>
                <w:szCs w:val="20"/>
              </w:rPr>
              <w:t>Référent entreprise (obligatoire)</w:t>
            </w:r>
          </w:p>
          <w:p w14:paraId="304C5B6A" w14:textId="77777777" w:rsidR="00DE3B00" w:rsidRPr="006F6AC1" w:rsidRDefault="00DE3B00" w:rsidP="00A32C28">
            <w:pPr>
              <w:rPr>
                <w:i/>
                <w:szCs w:val="20"/>
              </w:rPr>
            </w:pPr>
            <w:r w:rsidRPr="006F6AC1">
              <w:rPr>
                <w:i/>
                <w:szCs w:val="20"/>
              </w:rPr>
              <w:t xml:space="preserve">Il s’agit de la personne indiquée par l’entreprise titulaire pour suivre le </w:t>
            </w:r>
            <w:r>
              <w:rPr>
                <w:i/>
                <w:szCs w:val="20"/>
              </w:rPr>
              <w:t>stage</w:t>
            </w:r>
            <w:r w:rsidRPr="006F6AC1">
              <w:rPr>
                <w:i/>
                <w:szCs w:val="20"/>
              </w:rPr>
              <w:t xml:space="preserve"> d</w:t>
            </w:r>
            <w:r w:rsidR="002E2DF6">
              <w:rPr>
                <w:i/>
                <w:szCs w:val="20"/>
              </w:rPr>
              <w:t>e l’élève.</w:t>
            </w:r>
          </w:p>
        </w:tc>
      </w:tr>
      <w:tr w:rsidR="00DE3B00" w14:paraId="112691A6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71C57F2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402559561"/>
              <w:placeholder>
                <w:docPart w:val="18D824D1CEF54A639721F71A8EDEC8CC"/>
              </w:placeholder>
              <w:showingPlcHdr/>
            </w:sdtPr>
            <w:sdtEndPr/>
            <w:sdtContent>
              <w:p w14:paraId="4566BB27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0241B714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FAE55EA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08343805"/>
              <w:placeholder>
                <w:docPart w:val="2CA1FEA4FF5C4BB3B29BD36A8A72DEB3"/>
              </w:placeholder>
              <w:showingPlcHdr/>
            </w:sdtPr>
            <w:sdtEndPr/>
            <w:sdtContent>
              <w:p w14:paraId="2E22A5D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9D698C7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E1918B0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558366180"/>
              <w:placeholder>
                <w:docPart w:val="7F3EE62A6C294C6293B13261C2B070E3"/>
              </w:placeholder>
              <w:showingPlcHdr/>
            </w:sdtPr>
            <w:sdtEndPr/>
            <w:sdtContent>
              <w:p w14:paraId="13D4E80B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59AB9371" w14:textId="77777777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68AFFFA1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1935471563"/>
              <w:placeholder>
                <w:docPart w:val="FAD6818230464B78AE1A17F0D8B91F19"/>
              </w:placeholder>
              <w:showingPlcHdr/>
            </w:sdtPr>
            <w:sdtEndPr/>
            <w:sdtContent>
              <w:p w14:paraId="42EEAE9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F710B24" w14:textId="77777777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6443AAE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276148354"/>
              <w:placeholder>
                <w:docPart w:val="2A84ED02A7DB44928E09AEA01A16F32A"/>
              </w:placeholder>
              <w:showingPlcHdr/>
            </w:sdtPr>
            <w:sdtEndPr/>
            <w:sdtContent>
              <w:p w14:paraId="228BFCE1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08255D9D" w14:textId="77777777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5EC56840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713734989"/>
              <w:placeholder>
                <w:docPart w:val="95CC4EFF17D745709E150B317BCA8172"/>
              </w:placeholder>
              <w:showingPlcHdr/>
            </w:sdtPr>
            <w:sdtEndPr/>
            <w:sdtContent>
              <w:p w14:paraId="563D48F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7DDA85B3" w14:textId="77777777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1C850BC1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864907955"/>
              <w:placeholder>
                <w:docPart w:val="EC9472A2D6DB44F5832DC865A406B7D5"/>
              </w:placeholder>
              <w:showingPlcHdr/>
            </w:sdtPr>
            <w:sdtEndPr/>
            <w:sdtContent>
              <w:p w14:paraId="3720BC0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0526C63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3481B77" w14:textId="77777777" w:rsidR="00DE3B00" w:rsidRPr="00560AE3" w:rsidRDefault="00DE3B00" w:rsidP="008531DB">
            <w:pPr>
              <w:rPr>
                <w:b/>
                <w:sz w:val="10"/>
                <w:szCs w:val="18"/>
              </w:rPr>
            </w:pPr>
          </w:p>
        </w:tc>
      </w:tr>
      <w:tr w:rsidR="00DE3B00" w14:paraId="7E3134CF" w14:textId="77777777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514E8BC" w14:textId="77777777" w:rsidR="00DE3B00" w:rsidRPr="00AB6D60" w:rsidRDefault="00DE3B00" w:rsidP="008531DB">
            <w:pPr>
              <w:rPr>
                <w:b/>
                <w:bCs/>
                <w:szCs w:val="18"/>
              </w:rPr>
            </w:pPr>
            <w:r w:rsidRPr="00AB6D60">
              <w:rPr>
                <w:b/>
                <w:szCs w:val="18"/>
              </w:rPr>
              <w:t>Second contact dans l’entreprise</w:t>
            </w:r>
            <w:r>
              <w:rPr>
                <w:b/>
                <w:szCs w:val="18"/>
              </w:rPr>
              <w:t xml:space="preserve"> (facultatif)</w:t>
            </w:r>
          </w:p>
        </w:tc>
      </w:tr>
      <w:tr w:rsidR="00DE3B00" w:rsidRPr="000254E0" w14:paraId="024635C1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0C3D219" w14:textId="77777777" w:rsidR="00DE3B00" w:rsidRPr="00AB6D60" w:rsidRDefault="00223E57" w:rsidP="008531DB">
            <w:pPr>
              <w:pStyle w:val="Paragraphedeliste"/>
              <w:jc w:val="right"/>
              <w:rPr>
                <w:szCs w:val="18"/>
              </w:rPr>
            </w:pPr>
            <w:r>
              <w:rPr>
                <w:szCs w:val="18"/>
              </w:rPr>
              <w:t>NOM et P</w:t>
            </w:r>
            <w:r w:rsidR="00DE3B00" w:rsidRPr="00AB6D60">
              <w:rPr>
                <w:szCs w:val="18"/>
              </w:rPr>
              <w:t>rénom</w:t>
            </w:r>
            <w:r w:rsidR="00DE3B00"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300894514"/>
              <w:placeholder>
                <w:docPart w:val="7BD617A81DA44D779879548789DAEE7F"/>
              </w:placeholder>
              <w:showingPlcHdr/>
            </w:sdtPr>
            <w:sdtEndPr/>
            <w:sdtContent>
              <w:p w14:paraId="335FEE5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08E97C77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A88D38D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787459596"/>
              <w:placeholder>
                <w:docPart w:val="E34DD6A1C3C54105BA44351ACE5DA9C5"/>
              </w:placeholder>
              <w:showingPlcHdr/>
            </w:sdtPr>
            <w:sdtEndPr/>
            <w:sdtContent>
              <w:p w14:paraId="4E28A908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6FA77953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0588B92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401444103"/>
              <w:placeholder>
                <w:docPart w:val="F06CA331618048DA887767A31AF442D0"/>
              </w:placeholder>
              <w:showingPlcHdr/>
            </w:sdtPr>
            <w:sdtEndPr/>
            <w:sdtContent>
              <w:p w14:paraId="5FEF053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78B1D4BB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6E660CA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356347610"/>
              <w:placeholder>
                <w:docPart w:val="6D3A77759CF14D87AE28DB1CBB3D8E4B"/>
              </w:placeholder>
              <w:showingPlcHdr/>
            </w:sdtPr>
            <w:sdtEndPr/>
            <w:sdtContent>
              <w:p w14:paraId="4F1BCDC5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859F9F6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93B05CA" w14:textId="77777777" w:rsidR="00DE3B00" w:rsidRPr="00560AE3" w:rsidRDefault="00DE3B00" w:rsidP="008531DB">
            <w:pPr>
              <w:rPr>
                <w:b/>
                <w:sz w:val="12"/>
                <w:szCs w:val="18"/>
              </w:rPr>
            </w:pPr>
          </w:p>
        </w:tc>
      </w:tr>
      <w:tr w:rsidR="00DE3B00" w14:paraId="6215046A" w14:textId="77777777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ED73B91" w14:textId="77777777" w:rsidR="00DE3B00" w:rsidRPr="00665918" w:rsidRDefault="00DE3B00" w:rsidP="008531DB">
            <w:pPr>
              <w:rPr>
                <w:b/>
                <w:bCs/>
                <w:szCs w:val="18"/>
              </w:rPr>
            </w:pPr>
            <w:r w:rsidRPr="00665918">
              <w:rPr>
                <w:b/>
                <w:szCs w:val="18"/>
              </w:rPr>
              <w:t>Responsable des ressources humaines (obligatoire)</w:t>
            </w:r>
          </w:p>
        </w:tc>
      </w:tr>
      <w:tr w:rsidR="00DE3B00" w:rsidRPr="000254E0" w14:paraId="68B52F9C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B572F12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862236075"/>
              <w:placeholder>
                <w:docPart w:val="42A38963C5DD4724A91E097B69C5FDDB"/>
              </w:placeholder>
              <w:showingPlcHdr/>
            </w:sdtPr>
            <w:sdtEndPr/>
            <w:sdtContent>
              <w:p w14:paraId="3AB5BA3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1B48A1FE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9F061E5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641701732"/>
              <w:placeholder>
                <w:docPart w:val="5A8149569C8E43739E366E6263865B5E"/>
              </w:placeholder>
              <w:showingPlcHdr/>
            </w:sdtPr>
            <w:sdtEndPr/>
            <w:sdtContent>
              <w:p w14:paraId="65E84915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687101D5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C7B4E50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946815409"/>
              <w:placeholder>
                <w:docPart w:val="A4192C28FCE04094BFA2673D7C426DE1"/>
              </w:placeholder>
              <w:showingPlcHdr/>
            </w:sdtPr>
            <w:sdtEndPr/>
            <w:sdtContent>
              <w:p w14:paraId="3178200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21D134D3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260340D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012209202"/>
              <w:placeholder>
                <w:docPart w:val="335227CC08A64B63B798617E78672B50"/>
              </w:placeholder>
              <w:showingPlcHdr/>
            </w:sdtPr>
            <w:sdtEndPr/>
            <w:sdtContent>
              <w:p w14:paraId="4FB9B13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5B1D003C" w14:textId="77777777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71E436F3" w14:textId="77777777" w:rsidR="00DE3B00" w:rsidRPr="00665918" w:rsidRDefault="00DE3B00" w:rsidP="008531DB">
            <w:pPr>
              <w:rPr>
                <w:b/>
                <w:caps/>
                <w:color w:val="FFFFFF" w:themeColor="background1"/>
                <w:sz w:val="22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lastRenderedPageBreak/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 xml:space="preserve">sentez </w:t>
            </w:r>
            <w:r>
              <w:rPr>
                <w:b/>
                <w:caps/>
                <w:color w:val="FFFFFF" w:themeColor="background1"/>
                <w:sz w:val="22"/>
                <w:szCs w:val="18"/>
              </w:rPr>
              <w:t>le stage proposÉ</w:t>
            </w:r>
          </w:p>
        </w:tc>
      </w:tr>
      <w:tr w:rsidR="00DE3B00" w14:paraId="113B7198" w14:textId="77777777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29EF6A9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Nombre d’heures prévues au CCAP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7696459" w14:textId="77777777" w:rsidR="00DE3B00" w:rsidRPr="00040D40" w:rsidRDefault="003E63A8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cs="Arial"/>
                  <w:color w:val="7F7F7F" w:themeColor="text1" w:themeTint="80"/>
                  <w:szCs w:val="20"/>
                </w:rPr>
                <w:id w:val="1930231587"/>
                <w:placeholder>
                  <w:docPart w:val="F4C588B8D8CF406198A4FE3B88CEB7F2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EndPr/>
              <w:sdtContent>
                <w:r w:rsidR="00DE3B00" w:rsidRPr="00040D40">
                  <w:rPr>
                    <w:rFonts w:cs="Arial"/>
                    <w:color w:val="7F7F7F" w:themeColor="text1" w:themeTint="80"/>
                    <w:szCs w:val="20"/>
                  </w:rPr>
                  <w:t>Indiquer le nombre d’heure prévues au CCAP</w:t>
                </w:r>
              </w:sdtContent>
            </w:sdt>
          </w:p>
        </w:tc>
      </w:tr>
      <w:tr w:rsidR="00DE3B00" w14:paraId="684C756E" w14:textId="77777777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08194BC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Lieu de réalisation du stage : </w:t>
            </w:r>
          </w:p>
          <w:p w14:paraId="7633B2D5" w14:textId="77777777" w:rsidR="00DE3B00" w:rsidRPr="005213DB" w:rsidRDefault="00DE3B00" w:rsidP="008531DB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>(</w:t>
            </w:r>
            <w:proofErr w:type="gramStart"/>
            <w:r w:rsidRPr="005213DB">
              <w:rPr>
                <w:i/>
                <w:szCs w:val="18"/>
              </w:rPr>
              <w:t>adresse</w:t>
            </w:r>
            <w:proofErr w:type="gramEnd"/>
            <w:r w:rsidRPr="005213DB">
              <w:rPr>
                <w:i/>
                <w:szCs w:val="18"/>
              </w:rPr>
              <w:t xml:space="preserve"> </w:t>
            </w:r>
            <w:proofErr w:type="gramStart"/>
            <w:r w:rsidRPr="005213DB">
              <w:rPr>
                <w:i/>
                <w:szCs w:val="18"/>
              </w:rPr>
              <w:t xml:space="preserve">postale)   </w:t>
            </w:r>
            <w:proofErr w:type="gramEnd"/>
          </w:p>
        </w:tc>
        <w:sdt>
          <w:sdtPr>
            <w:rPr>
              <w:bCs/>
              <w:color w:val="7F7F7F" w:themeColor="text1" w:themeTint="80"/>
              <w:szCs w:val="20"/>
            </w:rPr>
            <w:id w:val="1463537095"/>
            <w:placeholder>
              <w:docPart w:val="B6740391780A4F84A39AC68F0E69AF3B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8607A9C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299AD3B5" w14:textId="77777777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841F718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163849886"/>
              <w:placeholder>
                <w:docPart w:val="EAA7D5147D3C4CA5B43C6072545626E7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75B13067" w14:textId="77777777" w:rsidR="00DE3B00" w:rsidRPr="00040D40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14:paraId="5C8F0177" w14:textId="77777777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3B89CFF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C6BBF19" w14:textId="77777777" w:rsidR="00DE3B00" w:rsidRPr="00040D40" w:rsidRDefault="003E63A8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775831534"/>
                <w:placeholder>
                  <w:docPart w:val="9EE83AF8699B4130B08E3BAB7A7FA49E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14:paraId="015BB64B" w14:textId="77777777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53814D5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3843115" w14:textId="77777777" w:rsidR="00DE3B00" w:rsidRPr="00040D40" w:rsidRDefault="003E63A8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076090263"/>
                <w:placeholder>
                  <w:docPart w:val="0EA18959467E426FA43756750A59C0D4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040D40">
              <w:rPr>
                <w:color w:val="7F7F7F" w:themeColor="text1" w:themeTint="80"/>
              </w:rPr>
              <w:t>.</w:t>
            </w:r>
          </w:p>
        </w:tc>
      </w:tr>
      <w:tr w:rsidR="005213DB" w14:paraId="10FA3F76" w14:textId="77777777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66D0F8C" w14:textId="77777777" w:rsidR="005213DB" w:rsidRPr="005213DB" w:rsidRDefault="005213DB" w:rsidP="008531DB">
            <w:pPr>
              <w:rPr>
                <w:color w:val="7F7F7F" w:themeColor="text1" w:themeTint="80"/>
                <w:sz w:val="10"/>
              </w:rPr>
            </w:pPr>
          </w:p>
        </w:tc>
      </w:tr>
      <w:tr w:rsidR="005213DB" w:rsidRPr="00040D40" w14:paraId="0E494BA9" w14:textId="77777777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B614963" w14:textId="77777777" w:rsidR="005213DB" w:rsidRPr="005213DB" w:rsidRDefault="005213DB" w:rsidP="00785006">
            <w:pPr>
              <w:rPr>
                <w:b/>
                <w:bCs/>
                <w:color w:val="auto"/>
                <w:szCs w:val="20"/>
              </w:rPr>
            </w:pPr>
            <w:r w:rsidRPr="005213DB">
              <w:rPr>
                <w:b/>
                <w:bCs/>
                <w:color w:val="auto"/>
                <w:szCs w:val="20"/>
              </w:rPr>
              <w:t xml:space="preserve">Si </w:t>
            </w:r>
            <w:r w:rsidR="00785006">
              <w:rPr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5213DB">
              <w:rPr>
                <w:b/>
                <w:bCs/>
                <w:color w:val="auto"/>
                <w:szCs w:val="20"/>
              </w:rPr>
              <w:t xml:space="preserve">le stage depuis </w:t>
            </w:r>
            <w:r w:rsidR="00133B09">
              <w:rPr>
                <w:b/>
                <w:bCs/>
                <w:color w:val="auto"/>
                <w:szCs w:val="20"/>
              </w:rPr>
              <w:t>un second lieu</w:t>
            </w:r>
            <w:r w:rsidRPr="005213DB">
              <w:rPr>
                <w:b/>
                <w:bCs/>
                <w:color w:val="auto"/>
                <w:szCs w:val="20"/>
              </w:rPr>
              <w:t xml:space="preserve"> d’exécution</w:t>
            </w:r>
            <w:r w:rsidR="00785006">
              <w:rPr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040D40" w14:paraId="74B7E46B" w14:textId="77777777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CE84D11" w14:textId="77777777" w:rsidR="005213DB" w:rsidRDefault="005213DB" w:rsidP="006A744F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Second lieu de réalisation du stage : </w:t>
            </w:r>
          </w:p>
          <w:p w14:paraId="66E14144" w14:textId="77777777" w:rsidR="005213DB" w:rsidRPr="005213DB" w:rsidRDefault="005213DB" w:rsidP="006A744F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>(</w:t>
            </w:r>
            <w:proofErr w:type="gramStart"/>
            <w:r w:rsidRPr="005213DB">
              <w:rPr>
                <w:i/>
                <w:szCs w:val="18"/>
              </w:rPr>
              <w:t>adresse</w:t>
            </w:r>
            <w:proofErr w:type="gramEnd"/>
            <w:r w:rsidRPr="005213DB">
              <w:rPr>
                <w:i/>
                <w:szCs w:val="18"/>
              </w:rPr>
              <w:t xml:space="preserve"> postale, le cas </w:t>
            </w:r>
            <w:proofErr w:type="gramStart"/>
            <w:r w:rsidRPr="005213DB">
              <w:rPr>
                <w:i/>
                <w:szCs w:val="18"/>
              </w:rPr>
              <w:t xml:space="preserve">échéant)   </w:t>
            </w:r>
            <w:proofErr w:type="gramEnd"/>
          </w:p>
        </w:tc>
        <w:sdt>
          <w:sdtPr>
            <w:rPr>
              <w:bCs/>
              <w:color w:val="7F7F7F" w:themeColor="text1" w:themeTint="80"/>
              <w:szCs w:val="20"/>
            </w:rPr>
            <w:id w:val="1097517440"/>
            <w:placeholder>
              <w:docPart w:val="DEF4DDCDFBA94B7AB05DDD1210677688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A91C177" w14:textId="77777777" w:rsidR="005213DB" w:rsidRPr="00040D40" w:rsidRDefault="005213DB" w:rsidP="006A744F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040D40" w14:paraId="6FECF9B8" w14:textId="77777777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DC2D62E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Région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869908567"/>
              <w:placeholder>
                <w:docPart w:val="7CCE0DE58ABA46EEB726FC3EBBDD6D00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469F7F8C" w14:textId="77777777" w:rsidR="005213DB" w:rsidRPr="00040D40" w:rsidRDefault="005213DB" w:rsidP="006A744F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040D40" w14:paraId="0CEA3F85" w14:textId="77777777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134FC34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Département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8BC5A8B" w14:textId="77777777" w:rsidR="005213DB" w:rsidRPr="00040D40" w:rsidRDefault="003E63A8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697901282"/>
                <w:placeholder>
                  <w:docPart w:val="07AE7E3383A64B46B542ADCFC3AC67ED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040D40" w14:paraId="7C551477" w14:textId="77777777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1938D90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Académie </w:t>
            </w:r>
            <w:r w:rsidR="00133B09">
              <w:rPr>
                <w:b/>
                <w:szCs w:val="18"/>
              </w:rPr>
              <w:t>du second lieu d’exécution</w:t>
            </w:r>
            <w:r>
              <w:rPr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4AA8249" w14:textId="77777777" w:rsidR="005213DB" w:rsidRPr="00040D40" w:rsidRDefault="003E63A8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-941995261"/>
                <w:placeholder>
                  <w:docPart w:val="178DE43525BD4C5EAB2AFD2C59305736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040D40">
              <w:rPr>
                <w:color w:val="7F7F7F" w:themeColor="text1" w:themeTint="80"/>
              </w:rPr>
              <w:t>.</w:t>
            </w:r>
          </w:p>
        </w:tc>
      </w:tr>
    </w:tbl>
    <w:p w14:paraId="66FF1349" w14:textId="77777777" w:rsidR="00DE3B00" w:rsidRPr="00223E57" w:rsidRDefault="00DE3B00" w:rsidP="00DE3B00">
      <w:pPr>
        <w:rPr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14:paraId="5C2C6CDC" w14:textId="77777777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293D3AD" w14:textId="77777777" w:rsidR="00DE3B00" w:rsidRPr="00AB6D60" w:rsidRDefault="00DE3B00" w:rsidP="00A32111">
            <w:pPr>
              <w:rPr>
                <w:bCs/>
                <w:color w:val="auto"/>
                <w:szCs w:val="20"/>
              </w:rPr>
            </w:pPr>
            <w:r>
              <w:rPr>
                <w:b/>
                <w:szCs w:val="18"/>
              </w:rPr>
              <w:t xml:space="preserve">Domaine d’activité du </w:t>
            </w:r>
            <w:r w:rsidR="00A32111">
              <w:rPr>
                <w:b/>
                <w:szCs w:val="18"/>
              </w:rPr>
              <w:t>stage</w:t>
            </w:r>
            <w:r>
              <w:rPr>
                <w:b/>
                <w:szCs w:val="18"/>
              </w:rPr>
              <w:t xml:space="preserve"> (plusieurs réponses possibles) :</w:t>
            </w:r>
          </w:p>
        </w:tc>
      </w:tr>
      <w:tr w:rsidR="00DE3B00" w14:paraId="19BF2CB2" w14:textId="77777777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F592C09" w14:textId="77777777" w:rsidR="00DE3B00" w:rsidRDefault="003E63A8" w:rsidP="008531DB">
            <w:pPr>
              <w:ind w:firstLine="198"/>
            </w:pPr>
            <w:sdt>
              <w:sdt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Accueil</w:t>
            </w:r>
          </w:p>
          <w:p w14:paraId="0AFB0F45" w14:textId="77777777" w:rsidR="00DE3B00" w:rsidRDefault="003E63A8" w:rsidP="008531DB">
            <w:pPr>
              <w:ind w:firstLine="198"/>
            </w:pPr>
            <w:sdt>
              <w:sdt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Administration </w:t>
            </w:r>
          </w:p>
          <w:p w14:paraId="5C856DCE" w14:textId="77777777" w:rsidR="00DE3B00" w:rsidRDefault="003E63A8" w:rsidP="008531DB">
            <w:pPr>
              <w:ind w:firstLine="198"/>
            </w:pPr>
            <w:sdt>
              <w:sdt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Autre</w:t>
            </w:r>
          </w:p>
          <w:p w14:paraId="05D26A55" w14:textId="77777777" w:rsidR="00DE3B00" w:rsidRDefault="003E63A8" w:rsidP="008531DB">
            <w:pPr>
              <w:ind w:firstLine="198"/>
            </w:pPr>
            <w:sdt>
              <w:sdt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Commerce, vente </w:t>
            </w:r>
          </w:p>
          <w:p w14:paraId="7445E0F8" w14:textId="77777777" w:rsidR="00DE3B00" w:rsidRDefault="003E63A8" w:rsidP="008531DB">
            <w:pPr>
              <w:ind w:firstLine="198"/>
              <w:rPr>
                <w:b/>
                <w:szCs w:val="18"/>
              </w:rPr>
            </w:pPr>
            <w:sdt>
              <w:sdt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7D47CBC" w14:textId="77777777" w:rsidR="00DE3B00" w:rsidRDefault="003E63A8" w:rsidP="008531DB">
            <w:pPr>
              <w:ind w:firstLine="258"/>
            </w:pPr>
            <w:sdt>
              <w:sdt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Comptabilité </w:t>
            </w:r>
          </w:p>
          <w:p w14:paraId="6DC20ED6" w14:textId="77777777" w:rsidR="00DE3B00" w:rsidRDefault="003E63A8" w:rsidP="008531DB">
            <w:pPr>
              <w:ind w:firstLine="258"/>
            </w:pPr>
            <w:sdt>
              <w:sdt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Electricité </w:t>
            </w:r>
          </w:p>
          <w:p w14:paraId="48C02014" w14:textId="77777777" w:rsidR="00DE3B00" w:rsidRDefault="003E63A8" w:rsidP="008531DB">
            <w:pPr>
              <w:ind w:firstLine="258"/>
            </w:pPr>
            <w:sdt>
              <w:sdt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Esthétique </w:t>
            </w:r>
          </w:p>
          <w:p w14:paraId="0D9B6E52" w14:textId="77777777" w:rsidR="00DE3B00" w:rsidRDefault="003E63A8" w:rsidP="008531DB">
            <w:pPr>
              <w:ind w:firstLine="258"/>
            </w:pPr>
            <w:sdt>
              <w:sdt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Hôtellerie </w:t>
            </w:r>
          </w:p>
          <w:p w14:paraId="1EE3E51B" w14:textId="77777777" w:rsidR="00DE3B00" w:rsidRDefault="003E63A8" w:rsidP="008531DB">
            <w:pPr>
              <w:ind w:firstLine="258"/>
              <w:rPr>
                <w:b/>
                <w:szCs w:val="18"/>
              </w:rPr>
            </w:pPr>
            <w:sdt>
              <w:sdt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7D901D2" w14:textId="77777777" w:rsidR="00DE3B00" w:rsidRDefault="003E63A8" w:rsidP="008531DB">
            <w:pPr>
              <w:ind w:firstLine="175"/>
            </w:pPr>
            <w:sdt>
              <w:sdt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Logistique </w:t>
            </w:r>
          </w:p>
          <w:p w14:paraId="4B2793EE" w14:textId="77777777" w:rsidR="00DE3B00" w:rsidRDefault="003E63A8" w:rsidP="008531DB">
            <w:pPr>
              <w:ind w:firstLine="175"/>
            </w:pPr>
            <w:sdt>
              <w:sdt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Restauration, cuisine </w:t>
            </w:r>
          </w:p>
          <w:p w14:paraId="4862E59B" w14:textId="77777777" w:rsidR="00DE3B00" w:rsidRDefault="003E63A8" w:rsidP="008531DB">
            <w:pPr>
              <w:ind w:firstLine="175"/>
            </w:pPr>
            <w:sdt>
              <w:sdt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Sécurité </w:t>
            </w:r>
          </w:p>
          <w:p w14:paraId="150F447A" w14:textId="77777777" w:rsidR="00DE3B00" w:rsidRDefault="003E63A8" w:rsidP="008531DB">
            <w:pPr>
              <w:ind w:firstLine="175"/>
            </w:pPr>
            <w:sdt>
              <w:sdt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Service à la personne</w:t>
            </w:r>
          </w:p>
          <w:p w14:paraId="05C2B5A5" w14:textId="77777777" w:rsidR="00DE3B00" w:rsidRDefault="003E63A8" w:rsidP="008531DB">
            <w:pPr>
              <w:ind w:firstLine="175"/>
            </w:pPr>
            <w:sdt>
              <w:sdt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Transports</w:t>
            </w:r>
          </w:p>
        </w:tc>
      </w:tr>
      <w:tr w:rsidR="00785006" w14:paraId="02B67A68" w14:textId="77777777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6227384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t>Détail des tâches</w:t>
            </w:r>
            <w:r>
              <w:rPr>
                <w:b/>
              </w:rPr>
              <w:t xml:space="preserve"> pressenties pour l’élève bénéficiaire de la clause sociale de formation : </w:t>
            </w:r>
          </w:p>
        </w:tc>
      </w:tr>
      <w:tr w:rsidR="00785006" w14:paraId="4FFA9638" w14:textId="77777777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695120688"/>
              <w:placeholder>
                <w:docPart w:val="952253526A6F44828327DC7E3CD8FD7E"/>
              </w:placeholder>
            </w:sdtPr>
            <w:sdtEndPr/>
            <w:sdtContent>
              <w:p w14:paraId="2D828707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</w:t>
                </w:r>
                <w:r>
                  <w:rPr>
                    <w:color w:val="7F7F7F" w:themeColor="text1" w:themeTint="80"/>
                    <w:szCs w:val="20"/>
                  </w:rPr>
                  <w:t xml:space="preserve"> est susceptible de proposer à l’élève </w:t>
                </w:r>
                <w:r w:rsidRPr="000F7371">
                  <w:rPr>
                    <w:color w:val="7F7F7F" w:themeColor="text1" w:themeTint="80"/>
                    <w:szCs w:val="20"/>
                  </w:rPr>
                  <w:t>bénéficiaire de la clause (découverte du métier, tâches administratives, découverte de la comptabilité, des RH</w:t>
                </w:r>
                <w:r w:rsidR="00A32C28">
                  <w:rPr>
                    <w:color w:val="7F7F7F" w:themeColor="text1" w:themeTint="80"/>
                    <w:szCs w:val="20"/>
                  </w:rPr>
                  <w:t>…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). </w:t>
                </w:r>
              </w:p>
              <w:p w14:paraId="0382E793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 xml:space="preserve">Il est invité également à préciser les éventuelles terminologies techniques, le public </w:t>
                </w:r>
                <w:r>
                  <w:rPr>
                    <w:color w:val="7F7F7F" w:themeColor="text1" w:themeTint="80"/>
                    <w:szCs w:val="20"/>
                  </w:rPr>
                  <w:t>cible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 étant pour rappel sans qualification spécifique</w:t>
                </w:r>
                <w:r>
                  <w:rPr>
                    <w:color w:val="7F7F7F" w:themeColor="text1" w:themeTint="80"/>
                    <w:szCs w:val="20"/>
                  </w:rPr>
                  <w:t xml:space="preserve"> et à 90% âgé de moins de 18 ans</w:t>
                </w:r>
                <w:r w:rsidRPr="000F7371">
                  <w:rPr>
                    <w:color w:val="7F7F7F" w:themeColor="text1" w:themeTint="80"/>
                    <w:szCs w:val="20"/>
                  </w:rPr>
                  <w:t>.</w:t>
                </w:r>
              </w:p>
            </w:sdtContent>
          </w:sdt>
        </w:tc>
      </w:tr>
    </w:tbl>
    <w:p w14:paraId="5B61B570" w14:textId="77777777" w:rsidR="00785006" w:rsidRPr="00785006" w:rsidRDefault="00785006">
      <w:pPr>
        <w:rPr>
          <w:sz w:val="2"/>
        </w:rPr>
      </w:pPr>
      <w: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14:paraId="4ACFC69E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E7A7463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lastRenderedPageBreak/>
              <w:t xml:space="preserve">Avantages fournis </w:t>
            </w:r>
            <w:r>
              <w:rPr>
                <w:b/>
              </w:rPr>
              <w:t>à l’élève</w:t>
            </w:r>
            <w:r w:rsidR="005D3178">
              <w:rPr>
                <w:b/>
              </w:rPr>
              <w:t xml:space="preserve"> </w:t>
            </w:r>
            <w:r w:rsidRPr="00E73CD1">
              <w:rPr>
                <w:b/>
              </w:rPr>
              <w:t xml:space="preserve">: </w:t>
            </w:r>
          </w:p>
        </w:tc>
      </w:tr>
      <w:tr w:rsidR="00785006" w14:paraId="4D311CFF" w14:textId="77777777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0036E45" w14:textId="77777777" w:rsidR="00785006" w:rsidRDefault="003E63A8" w:rsidP="006A744F">
            <w:pPr>
              <w:ind w:firstLine="340"/>
            </w:pPr>
            <w:sdt>
              <w:sdt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Livret d’accueil </w:t>
            </w:r>
          </w:p>
          <w:p w14:paraId="3EAA22DC" w14:textId="77777777" w:rsidR="00785006" w:rsidRDefault="003E63A8" w:rsidP="006A744F">
            <w:pPr>
              <w:ind w:firstLine="340"/>
            </w:pPr>
            <w:sdt>
              <w:sdt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Poste de travail </w:t>
            </w:r>
          </w:p>
          <w:p w14:paraId="20082AF0" w14:textId="77777777" w:rsidR="00785006" w:rsidRDefault="003E63A8" w:rsidP="006A744F">
            <w:pPr>
              <w:ind w:firstLine="340"/>
            </w:pPr>
            <w:sdt>
              <w:sdt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Téléphone professionnel</w:t>
            </w:r>
          </w:p>
          <w:p w14:paraId="74640AEE" w14:textId="77777777" w:rsidR="00785006" w:rsidRDefault="003E63A8" w:rsidP="006A744F">
            <w:pPr>
              <w:ind w:firstLine="340"/>
            </w:pPr>
            <w:sdt>
              <w:sdt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D04532F" w14:textId="77777777" w:rsidR="00785006" w:rsidRDefault="003E63A8" w:rsidP="006A744F">
            <w:pPr>
              <w:ind w:firstLine="287"/>
            </w:pPr>
            <w:sdt>
              <w:sdt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Restaurant d’entreprise</w:t>
            </w:r>
          </w:p>
          <w:p w14:paraId="69F7FC53" w14:textId="77777777" w:rsidR="00785006" w:rsidRDefault="003E63A8" w:rsidP="006A744F">
            <w:pPr>
              <w:ind w:firstLine="287"/>
            </w:pPr>
            <w:sdt>
              <w:sdt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Tickets restaurants </w:t>
            </w:r>
          </w:p>
          <w:p w14:paraId="6997FC94" w14:textId="77777777" w:rsidR="00785006" w:rsidRDefault="003E63A8" w:rsidP="006A744F">
            <w:pPr>
              <w:ind w:firstLine="287"/>
            </w:pPr>
            <w:sdt>
              <w:sdt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Participation aux transports</w:t>
            </w:r>
          </w:p>
          <w:p w14:paraId="06C1A059" w14:textId="77777777" w:rsidR="00785006" w:rsidRDefault="003E63A8" w:rsidP="006A744F">
            <w:pPr>
              <w:ind w:firstLine="287"/>
            </w:pPr>
            <w:sdt>
              <w:sdt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Autres</w:t>
            </w:r>
          </w:p>
        </w:tc>
      </w:tr>
      <w:tr w:rsidR="00785006" w14:paraId="3670321F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03231FC" w14:textId="77777777" w:rsidR="00785006" w:rsidRPr="00E73CD1" w:rsidRDefault="00785006" w:rsidP="006A744F">
            <w:pPr>
              <w:jc w:val="both"/>
              <w:rPr>
                <w:b/>
              </w:rPr>
            </w:pPr>
            <w:r w:rsidRPr="00E73CD1">
              <w:rPr>
                <w:b/>
              </w:rPr>
              <w:t xml:space="preserve">Autres remarques si nécessaire </w:t>
            </w:r>
          </w:p>
          <w:p w14:paraId="50B47819" w14:textId="77777777" w:rsidR="00785006" w:rsidRDefault="00785006" w:rsidP="006A744F">
            <w:pPr>
              <w:jc w:val="both"/>
            </w:pPr>
            <w:r w:rsidRPr="00E73CD1">
              <w:rPr>
                <w:i/>
              </w:rPr>
              <w:t>Points d’attentions, disponibilités</w:t>
            </w:r>
            <w:r>
              <w:rPr>
                <w:i/>
              </w:rPr>
              <w:t xml:space="preserve"> particulières</w:t>
            </w:r>
            <w:r w:rsidRPr="00E73CD1">
              <w:rPr>
                <w:i/>
              </w:rPr>
              <w:t xml:space="preserve">, conditions d’accueil particulières, etc. </w:t>
            </w:r>
          </w:p>
        </w:tc>
      </w:tr>
      <w:tr w:rsidR="00785006" w14:paraId="23DF9375" w14:textId="77777777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26780033"/>
              <w:placeholder>
                <w:docPart w:val="21F5C81E5E10439DBFFD33B2939D4DD8"/>
              </w:placeholder>
              <w:showingPlcHdr/>
            </w:sdtPr>
            <w:sdtEndPr/>
            <w:sdtContent>
              <w:p w14:paraId="093F9D57" w14:textId="77777777" w:rsidR="00785006" w:rsidRDefault="00785006" w:rsidP="006A744F">
                <w:pPr>
                  <w:ind w:left="198"/>
                  <w:rPr>
                    <w:bCs/>
                    <w:color w:val="7F7F7F" w:themeColor="text1" w:themeTint="80"/>
                    <w:szCs w:val="20"/>
                  </w:rPr>
                </w:pPr>
                <w:r w:rsidRPr="00AB6D6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14:paraId="6883D06B" w14:textId="77777777" w:rsidR="00785006" w:rsidRDefault="00785006" w:rsidP="006A744F"/>
        </w:tc>
      </w:tr>
    </w:tbl>
    <w:p w14:paraId="5328A946" w14:textId="77777777" w:rsidR="00DE3B00" w:rsidRPr="00785006" w:rsidRDefault="005213DB" w:rsidP="00785006">
      <w:r>
        <w:br w:type="page"/>
      </w:r>
    </w:p>
    <w:p w14:paraId="59F2BDFE" w14:textId="77777777" w:rsidR="00DE3B00" w:rsidRPr="004A2B95" w:rsidRDefault="00133B09" w:rsidP="00DE3B00">
      <w:pPr>
        <w:spacing w:before="100" w:beforeAutospacing="1"/>
        <w:jc w:val="center"/>
        <w:rPr>
          <w:rFonts w:cs="Arial"/>
          <w:b/>
          <w:color w:val="000000"/>
          <w:sz w:val="2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76AA4C" wp14:editId="276FEB12">
                <wp:simplePos x="0" y="0"/>
                <wp:positionH relativeFrom="column">
                  <wp:posOffset>-281305</wp:posOffset>
                </wp:positionH>
                <wp:positionV relativeFrom="paragraph">
                  <wp:posOffset>72244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oundrect w14:anchorId="66946FCA" id="Rectangle à coins arrondis 6" o:spid="_x0000_s1026" style="position:absolute;margin-left:-22.15pt;margin-top:5.7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" filled="f" strokecolor="#ffc000" strokeweight="2pt"/>
            </w:pict>
          </mc:Fallback>
        </mc:AlternateContent>
      </w:r>
    </w:p>
    <w:p w14:paraId="506F91C3" w14:textId="77777777" w:rsidR="00DE3B00" w:rsidRPr="00A104FC" w:rsidRDefault="00DE3B00" w:rsidP="00133B09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>
        <w:rPr>
          <w:rFonts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14:paraId="6337D388" w14:textId="77777777" w:rsidR="00DE3B00" w:rsidRDefault="00DE3B00" w:rsidP="00DE3B00">
      <w:pPr>
        <w:spacing w:before="240"/>
        <w:jc w:val="both"/>
        <w:rPr>
          <w:rFonts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665918" w14:paraId="626CEFE1" w14:textId="77777777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6FBB059C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14:paraId="74D31F84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4A2B95">
              <w:rPr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>
              <w:rPr>
                <w:i/>
                <w:color w:val="FFFFFF" w:themeColor="background1"/>
              </w:rPr>
              <w:t xml:space="preserve"> (CSF)</w:t>
            </w:r>
            <w:r w:rsidRPr="004A2B95">
              <w:rPr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040D40" w14:paraId="42C21377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83B7E5B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971748689"/>
              <w:placeholder>
                <w:docPart w:val="FB03A92953394A15BF25B27F26504E9D"/>
              </w:placeholder>
            </w:sdtPr>
            <w:sdtEndPr/>
            <w:sdtContent>
              <w:p w14:paraId="6D6B26F2" w14:textId="77777777" w:rsidR="00DE3B00" w:rsidRPr="001015E2" w:rsidRDefault="00FD1876" w:rsidP="001015E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Centre national d’enseignement à Distance (Cned)</w:t>
                </w:r>
              </w:p>
            </w:sdtContent>
          </w:sdt>
        </w:tc>
      </w:tr>
      <w:tr w:rsidR="00DE3B00" w:rsidRPr="00040D40" w14:paraId="536AA009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A719852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Type d’organisme :</w:t>
            </w:r>
          </w:p>
          <w:p w14:paraId="62ED3E54" w14:textId="77777777" w:rsidR="001015E2" w:rsidRPr="001015E2" w:rsidRDefault="001015E2" w:rsidP="008531DB">
            <w:pPr>
              <w:jc w:val="right"/>
              <w:rPr>
                <w:i/>
                <w:szCs w:val="18"/>
              </w:rPr>
            </w:pPr>
            <w:r w:rsidRPr="001015E2">
              <w:rPr>
                <w:i/>
                <w:sz w:val="16"/>
                <w:szCs w:val="18"/>
              </w:rPr>
              <w:t>(</w:t>
            </w:r>
            <w:proofErr w:type="gramStart"/>
            <w:r w:rsidRPr="001015E2">
              <w:rPr>
                <w:i/>
                <w:sz w:val="16"/>
                <w:szCs w:val="18"/>
              </w:rPr>
              <w:t>administration</w:t>
            </w:r>
            <w:proofErr w:type="gramEnd"/>
            <w:r w:rsidRPr="001015E2">
              <w:rPr>
                <w:i/>
                <w:sz w:val="16"/>
                <w:szCs w:val="18"/>
              </w:rPr>
              <w:t xml:space="preserve"> centrale ou déconcentrée, établissement public, collectivité territoriale…)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149939607"/>
              <w:placeholder>
                <w:docPart w:val="C81EEA09A9F842B29D9501C075DB8693"/>
              </w:placeholder>
            </w:sdtPr>
            <w:sdtEndPr/>
            <w:sdtContent>
              <w:p w14:paraId="427D13BA" w14:textId="77777777" w:rsidR="00DE3B00" w:rsidRPr="001015E2" w:rsidRDefault="00FD1876" w:rsidP="001015E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Etablissement public d’Etat</w:t>
                </w:r>
              </w:p>
            </w:sdtContent>
          </w:sdt>
        </w:tc>
      </w:tr>
      <w:tr w:rsidR="00DE3B00" w:rsidRPr="00040D40" w14:paraId="5D22C178" w14:textId="77777777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C8A4E77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Adresse postale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2090065609"/>
            <w:placeholder>
              <w:docPart w:val="0B46C73613844ECAB738FCFFBFFB3F25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0F0F2DD" w14:textId="77777777" w:rsidR="00FD1876" w:rsidRPr="00FD1876" w:rsidRDefault="00FD1876" w:rsidP="00FD1876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FD1876">
                  <w:rPr>
                    <w:bCs/>
                    <w:color w:val="7F7F7F" w:themeColor="text1" w:themeTint="80"/>
                    <w:szCs w:val="20"/>
                  </w:rPr>
                  <w:t>CNED</w:t>
                </w:r>
              </w:p>
              <w:p w14:paraId="56A1D4A3" w14:textId="77777777" w:rsidR="00FD1876" w:rsidRPr="00FD1876" w:rsidRDefault="00FD1876" w:rsidP="00FD1876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FD1876">
                  <w:rPr>
                    <w:bCs/>
                    <w:color w:val="7F7F7F" w:themeColor="text1" w:themeTint="80"/>
                    <w:szCs w:val="20"/>
                  </w:rPr>
                  <w:t>DIRECTION GÉNÉRALE</w:t>
                </w:r>
              </w:p>
              <w:p w14:paraId="19674E94" w14:textId="77777777" w:rsidR="00FD1876" w:rsidRPr="00FD1876" w:rsidRDefault="00FD1876" w:rsidP="00FD1876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FD1876">
                  <w:rPr>
                    <w:bCs/>
                    <w:color w:val="7F7F7F" w:themeColor="text1" w:themeTint="80"/>
                    <w:szCs w:val="20"/>
                  </w:rPr>
                  <w:t>TÉLÉPORT 2 - SITE DU FUTUROSCOPE</w:t>
                </w:r>
              </w:p>
              <w:p w14:paraId="2B3E43AE" w14:textId="77777777" w:rsidR="00FD1876" w:rsidRPr="00FD1876" w:rsidRDefault="00FD1876" w:rsidP="00FD1876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FD1876">
                  <w:rPr>
                    <w:bCs/>
                    <w:color w:val="7F7F7F" w:themeColor="text1" w:themeTint="80"/>
                    <w:szCs w:val="20"/>
                  </w:rPr>
                  <w:t>2, BOULEVARD NICÉPHORE NIÉPCE</w:t>
                </w:r>
              </w:p>
              <w:p w14:paraId="0EB741BB" w14:textId="77777777" w:rsidR="00FD1876" w:rsidRPr="00FD1876" w:rsidRDefault="00FD1876" w:rsidP="00FD1876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FD1876">
                  <w:rPr>
                    <w:bCs/>
                    <w:color w:val="7F7F7F" w:themeColor="text1" w:themeTint="80"/>
                    <w:szCs w:val="20"/>
                  </w:rPr>
                  <w:t>CS 80300</w:t>
                </w:r>
              </w:p>
              <w:p w14:paraId="27615C68" w14:textId="77777777" w:rsidR="00DE3B00" w:rsidRPr="00040D40" w:rsidRDefault="00FD1876" w:rsidP="00FD1876">
                <w:pPr>
                  <w:rPr>
                    <w:color w:val="7F7F7F" w:themeColor="text1" w:themeTint="80"/>
                    <w:szCs w:val="20"/>
                  </w:rPr>
                </w:pPr>
                <w:r w:rsidRPr="00FD1876">
                  <w:rPr>
                    <w:bCs/>
                    <w:color w:val="7F7F7F" w:themeColor="text1" w:themeTint="80"/>
                    <w:szCs w:val="20"/>
                  </w:rPr>
                  <w:t>86963 FUTUROSCOPE CEDEX</w:t>
                </w:r>
              </w:p>
            </w:tc>
          </w:sdtContent>
        </w:sdt>
      </w:tr>
      <w:tr w:rsidR="00DE3B00" w:rsidRPr="00040D40" w14:paraId="5C7366F0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9650192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Prénom du point de contact 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744181242"/>
            <w:placeholder>
              <w:docPart w:val="6D5C922980644B038CCB2E84988CD749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2FA03DF" w14:textId="77777777" w:rsidR="00DE3B00" w:rsidRPr="00040D40" w:rsidRDefault="00FD1876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Tanguy Lucie</w:t>
                </w:r>
              </w:p>
            </w:tc>
          </w:sdtContent>
        </w:sdt>
      </w:tr>
      <w:tr w:rsidR="00DE3B00" w:rsidRPr="00040D40" w14:paraId="31B38449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240F8BA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Adresse mail du point de contact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01825729"/>
            <w:placeholder>
              <w:docPart w:val="0402EC46B1B94CB4AD242227B87909E5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192D4DC" w14:textId="77777777" w:rsidR="00FD1876" w:rsidRDefault="00FD1876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hyperlink r:id="rId14" w:history="1">
                  <w:r w:rsidRPr="00354EA1">
                    <w:rPr>
                      <w:rStyle w:val="Lienhypertexte"/>
                      <w:bCs/>
                      <w:szCs w:val="20"/>
                    </w:rPr>
                    <w:t>lucie.tanguy@ac-cned.fr</w:t>
                  </w:r>
                </w:hyperlink>
              </w:p>
              <w:p w14:paraId="18FCB4DF" w14:textId="77777777" w:rsidR="00DE3B00" w:rsidRPr="00040D40" w:rsidRDefault="00FD1876" w:rsidP="00FD1876">
                <w:pPr>
                  <w:rPr>
                    <w:bCs/>
                    <w:color w:val="7F7F7F" w:themeColor="text1" w:themeTint="80"/>
                    <w:szCs w:val="20"/>
                  </w:rPr>
                </w:pPr>
                <w:hyperlink r:id="rId15" w:history="1">
                  <w:r w:rsidRPr="00354EA1">
                    <w:rPr>
                      <w:rStyle w:val="Lienhypertexte"/>
                      <w:bCs/>
                      <w:szCs w:val="20"/>
                    </w:rPr>
                    <w:t>Marches-publics@ac-cned.fr</w:t>
                  </w:r>
                </w:hyperlink>
              </w:p>
            </w:tc>
          </w:sdtContent>
        </w:sdt>
      </w:tr>
      <w:tr w:rsidR="00DE3B00" w:rsidRPr="00040D40" w14:paraId="44CEF4E8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EE6C3FA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Téléphone du point de contact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57329572"/>
            <w:placeholder>
              <w:docPart w:val="D164F3733F524EF48F9D22F40BAC79D8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5F93766" w14:textId="77777777" w:rsidR="00DE3B00" w:rsidRDefault="00FD1876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05 49 49 36 21</w:t>
                </w:r>
              </w:p>
            </w:tc>
          </w:sdtContent>
        </w:sdt>
      </w:tr>
    </w:tbl>
    <w:p w14:paraId="5296529B" w14:textId="77777777" w:rsidR="00DE3B00" w:rsidRDefault="00DE3B00" w:rsidP="00DE3B00">
      <w:pPr>
        <w:jc w:val="both"/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4A2B95" w14:paraId="1FE6AAE4" w14:textId="77777777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6BEBD47B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14:paraId="51435A29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>
              <w:rPr>
                <w:i/>
                <w:color w:val="FFFFFF" w:themeColor="background1"/>
              </w:rPr>
              <w:t>Les champs ci-dessous vise à recueillir les principales info</w:t>
            </w:r>
            <w:r w:rsidR="009D3CE3">
              <w:rPr>
                <w:i/>
                <w:color w:val="FFFFFF" w:themeColor="background1"/>
              </w:rPr>
              <w:t>rmation</w:t>
            </w:r>
            <w:r>
              <w:rPr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040D40" w14:paraId="29751F88" w14:textId="77777777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F36B80E" w14:textId="77777777" w:rsidR="00F44ED8" w:rsidRDefault="00F44ED8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806690387"/>
            <w:placeholder>
              <w:docPart w:val="182831256BD64354BD059245F27D6309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13FD904" w14:textId="67FD4317" w:rsidR="00F44ED8" w:rsidRDefault="00E22574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2027DG01</w:t>
                </w:r>
              </w:p>
            </w:tc>
          </w:sdtContent>
        </w:sdt>
      </w:tr>
      <w:tr w:rsidR="00DE3B00" w:rsidRPr="00040D40" w14:paraId="4A40D832" w14:textId="77777777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D477D46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du marché :</w:t>
            </w:r>
          </w:p>
          <w:p w14:paraId="0A9DAA3E" w14:textId="77777777" w:rsidR="001015E2" w:rsidRPr="001015E2" w:rsidRDefault="001015E2" w:rsidP="008531DB">
            <w:pPr>
              <w:jc w:val="right"/>
              <w:rPr>
                <w:i/>
                <w:szCs w:val="18"/>
              </w:rPr>
            </w:pPr>
            <w:r w:rsidRPr="001015E2">
              <w:rPr>
                <w:i/>
                <w:sz w:val="16"/>
                <w:szCs w:val="18"/>
              </w:rPr>
              <w:t>(</w:t>
            </w:r>
            <w:proofErr w:type="gramStart"/>
            <w:r w:rsidRPr="001015E2">
              <w:rPr>
                <w:i/>
                <w:sz w:val="16"/>
                <w:szCs w:val="18"/>
              </w:rPr>
              <w:t>travaux</w:t>
            </w:r>
            <w:proofErr w:type="gramEnd"/>
            <w:r w:rsidRPr="001015E2">
              <w:rPr>
                <w:i/>
                <w:sz w:val="16"/>
                <w:szCs w:val="18"/>
              </w:rPr>
              <w:t>, fournitures, services)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638077241"/>
            <w:placeholder>
              <w:docPart w:val="4E5ECDDC3B4444E98CAF9B43F98269A5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D98CEC2" w14:textId="09E7C04D" w:rsidR="00DE3B00" w:rsidRPr="00040D40" w:rsidRDefault="00E22574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Services</w:t>
                </w:r>
              </w:p>
            </w:tc>
          </w:sdtContent>
        </w:sdt>
      </w:tr>
      <w:tr w:rsidR="00DE3B00" w:rsidRPr="002B1138" w14:paraId="190ECA65" w14:textId="77777777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4B2C956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détaillé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147431514"/>
            <w:placeholder>
              <w:docPart w:val="472AAD93F1974B089FE8D5BAB20811D1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9E2B38B" w14:textId="1F3FAA4B" w:rsidR="00DE3B00" w:rsidRPr="002B1138" w:rsidRDefault="00E22574" w:rsidP="00E22574">
                <w:pPr>
                  <w:jc w:val="both"/>
                  <w:rPr>
                    <w:color w:val="7F7F7F" w:themeColor="text1" w:themeTint="80"/>
                  </w:rPr>
                </w:pPr>
                <w:r w:rsidRPr="00E22574">
                  <w:rPr>
                    <w:bCs/>
                    <w:color w:val="7F7F7F" w:themeColor="text1" w:themeTint="80"/>
                    <w:szCs w:val="20"/>
                  </w:rPr>
                  <w:t>Recommandations créatives,</w:t>
                </w:r>
                <w:r>
                  <w:rPr>
                    <w:bCs/>
                    <w:color w:val="7F7F7F" w:themeColor="text1" w:themeTint="80"/>
                    <w:szCs w:val="20"/>
                  </w:rPr>
                  <w:t xml:space="preserve"> </w:t>
                </w:r>
                <w:r w:rsidRPr="00E22574">
                  <w:rPr>
                    <w:bCs/>
                    <w:color w:val="7F7F7F" w:themeColor="text1" w:themeTint="80"/>
                    <w:szCs w:val="20"/>
                  </w:rPr>
                  <w:t>conception et réalisation d'outils de communication</w:t>
                </w:r>
              </w:p>
            </w:tc>
          </w:sdtContent>
        </w:sdt>
      </w:tr>
      <w:tr w:rsidR="00DE3B00" w:rsidRPr="00040D40" w14:paraId="6DC7FF41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7773192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color w:val="7F7F7F" w:themeColor="text1" w:themeTint="80"/>
              <w:szCs w:val="20"/>
            </w:rPr>
            <w:id w:val="-297927495"/>
            <w:placeholder>
              <w:docPart w:val="4134023887544503A6023C9FD8F71A75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2B5A6AC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690D890B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C985A99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Date de fin de la période ferme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697125478"/>
            <w:placeholder>
              <w:docPart w:val="4134023887544503A6023C9FD8F71A75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BD86E5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4FFA350A" w14:textId="77777777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74F670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fin définitive du marché : </w:t>
            </w:r>
            <w:r w:rsidRPr="001015E2">
              <w:rPr>
                <w:i/>
                <w:sz w:val="16"/>
                <w:szCs w:val="18"/>
              </w:rPr>
              <w:t>(reconductions comprises)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2106229856"/>
            <w:placeholder>
              <w:docPart w:val="4134023887544503A6023C9FD8F71A75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C2F5C71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</w:tbl>
    <w:p w14:paraId="4CD1A03E" w14:textId="77777777" w:rsidR="00DE3B00" w:rsidRPr="00A104FC" w:rsidRDefault="00DE3B00" w:rsidP="00DE3B00">
      <w:pPr>
        <w:jc w:val="both"/>
      </w:pPr>
    </w:p>
    <w:p w14:paraId="20FD3BAC" w14:textId="77777777" w:rsidR="00E94883" w:rsidRPr="00DE3B00" w:rsidRDefault="00E94883" w:rsidP="00DE3B00">
      <w:pPr>
        <w:suppressAutoHyphens w:val="0"/>
        <w:spacing w:line="276" w:lineRule="auto"/>
        <w:rPr>
          <w:rFonts w:cs="Arial"/>
          <w:b/>
          <w:color w:val="000000"/>
          <w:sz w:val="12"/>
          <w:szCs w:val="28"/>
          <w:shd w:val="clear" w:color="auto" w:fill="FFFFFF"/>
        </w:rPr>
      </w:pPr>
    </w:p>
    <w:sectPr w:rsidR="00E94883" w:rsidRPr="00DE3B00" w:rsidSect="00F137CC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548D4" w14:textId="77777777" w:rsidR="003E63A8" w:rsidRDefault="003E63A8">
      <w:r>
        <w:separator/>
      </w:r>
    </w:p>
  </w:endnote>
  <w:endnote w:type="continuationSeparator" w:id="0">
    <w:p w14:paraId="6DBF881B" w14:textId="77777777" w:rsidR="003E63A8" w:rsidRDefault="003E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650B" w14:textId="77777777" w:rsidR="006C5E2D" w:rsidRPr="00F137CC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 w:rsidR="00F137CC"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2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797C1F26" w14:textId="77777777"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B32F0" w14:textId="77777777" w:rsidR="00F137CC" w:rsidRPr="00F137CC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1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0ECDED78" w14:textId="77777777"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C93FB" w14:textId="77777777" w:rsidR="003E63A8" w:rsidRDefault="003E63A8">
      <w:r>
        <w:separator/>
      </w:r>
    </w:p>
  </w:footnote>
  <w:footnote w:type="continuationSeparator" w:id="0">
    <w:p w14:paraId="58B73054" w14:textId="77777777" w:rsidR="003E63A8" w:rsidRDefault="003E6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4745" w14:textId="77777777" w:rsidR="007D3734" w:rsidRDefault="007D3734">
    <w:pPr>
      <w:rPr>
        <w:rFonts w:eastAsia="Times"/>
        <w:szCs w:val="20"/>
      </w:rPr>
    </w:pPr>
  </w:p>
  <w:p w14:paraId="3E26F2FD" w14:textId="77777777"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544D9" w14:textId="77777777" w:rsidR="007D3734" w:rsidRDefault="007D3734">
    <w:pPr>
      <w:rPr>
        <w:rFonts w:eastAsia="Times"/>
        <w:szCs w:val="20"/>
      </w:rPr>
    </w:pPr>
  </w:p>
  <w:p w14:paraId="79CF2FAA" w14:textId="77777777" w:rsidR="007D3734" w:rsidRDefault="008C0CCE">
    <w:pPr>
      <w:rPr>
        <w:rFonts w:eastAsia="Times"/>
        <w:szCs w:val="20"/>
      </w:rPr>
    </w:pPr>
    <w:r w:rsidRPr="00151EA3">
      <w:rPr>
        <w:rFonts w:eastAsia="Times"/>
        <w:noProof/>
        <w:szCs w:val="20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4C75A0E" wp14:editId="0ED688D5">
              <wp:simplePos x="0" y="0"/>
              <wp:positionH relativeFrom="column">
                <wp:posOffset>5034280</wp:posOffset>
              </wp:positionH>
              <wp:positionV relativeFrom="paragraph">
                <wp:posOffset>88900</wp:posOffset>
              </wp:positionV>
              <wp:extent cx="956945" cy="1200150"/>
              <wp:effectExtent l="0" t="0" r="0" b="0"/>
              <wp:wrapNone/>
              <wp:docPr id="3" name="Groupe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56945" cy="1200150"/>
                        <a:chOff x="0" y="0"/>
                        <a:chExt cx="1252583" cy="1541891"/>
                      </a:xfrm>
                    </wpg:grpSpPr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2583" cy="109982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4841" y="324437"/>
                          <a:ext cx="1034984" cy="121745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group w14:anchorId="4CF0A199" id="Groupe 26" o:spid="_x0000_s1026" style="position:absolute;margin-left:396.4pt;margin-top:7pt;width:75.35pt;height:94.5pt;z-index:-251658240;mso-width-relative:margin;mso-height-relative:margin" coordsize="12525,1541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2525;height:10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">
                <v:imagedata r:id="rId3" o:title=""/>
              </v:shape>
              <v:shape id="Image 5" o:spid="_x0000_s1028" type="#_x0000_t75" style="position:absolute;left:1448;top:3244;width:10350;height:12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">
                <v:imagedata r:id="rId4" o:title=""/>
              </v:shape>
            </v:group>
          </w:pict>
        </mc:Fallback>
      </mc:AlternateContent>
    </w:r>
  </w:p>
  <w:p w14:paraId="1C64901C" w14:textId="77777777" w:rsidR="007D3734" w:rsidRDefault="007D3734">
    <w:pPr>
      <w:jc w:val="center"/>
      <w:rPr>
        <w:rFonts w:eastAsia="Times"/>
        <w:szCs w:val="20"/>
      </w:rPr>
    </w:pPr>
  </w:p>
  <w:p w14:paraId="58F945AE" w14:textId="77777777" w:rsidR="007D3734" w:rsidRDefault="007D3734" w:rsidP="008C0CCE">
    <w:pPr>
      <w:jc w:val="right"/>
      <w:rPr>
        <w:rFonts w:eastAsia="Times"/>
        <w:szCs w:val="20"/>
      </w:rPr>
    </w:pPr>
  </w:p>
  <w:p w14:paraId="6DF3174C" w14:textId="77777777" w:rsidR="007D3734" w:rsidRDefault="007D3734">
    <w:pPr>
      <w:jc w:val="center"/>
      <w:rPr>
        <w:rFonts w:eastAsia="Times"/>
        <w:szCs w:val="20"/>
      </w:rPr>
    </w:pPr>
  </w:p>
  <w:p w14:paraId="21D1BED0" w14:textId="77777777" w:rsidR="007D3734" w:rsidRDefault="007D3734">
    <w:pPr>
      <w:jc w:val="center"/>
      <w:rPr>
        <w:rFonts w:eastAsia="Times"/>
        <w:szCs w:val="20"/>
      </w:rPr>
    </w:pPr>
  </w:p>
  <w:p w14:paraId="06920350" w14:textId="77777777" w:rsidR="007D3734" w:rsidRDefault="007D3734">
    <w:pPr>
      <w:rPr>
        <w:rFonts w:eastAsia="Times"/>
        <w:szCs w:val="20"/>
      </w:rPr>
    </w:pPr>
  </w:p>
  <w:p w14:paraId="2A95CE0F" w14:textId="77777777" w:rsidR="007D3734" w:rsidRDefault="007D3734">
    <w:pPr>
      <w:rPr>
        <w:rFonts w:eastAsia="Times"/>
        <w:szCs w:val="20"/>
      </w:rPr>
    </w:pPr>
  </w:p>
  <w:p w14:paraId="500EDF8D" w14:textId="77777777"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5611703">
    <w:abstractNumId w:val="0"/>
  </w:num>
  <w:num w:numId="2" w16cid:durableId="1947809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DEF"/>
    <w:rsid w:val="00040D40"/>
    <w:rsid w:val="0009615B"/>
    <w:rsid w:val="000A39AA"/>
    <w:rsid w:val="000D7A36"/>
    <w:rsid w:val="000F7371"/>
    <w:rsid w:val="00100BEE"/>
    <w:rsid w:val="001015E2"/>
    <w:rsid w:val="00133B09"/>
    <w:rsid w:val="00147C06"/>
    <w:rsid w:val="00150EA8"/>
    <w:rsid w:val="00151EA3"/>
    <w:rsid w:val="001A28FD"/>
    <w:rsid w:val="001B22B9"/>
    <w:rsid w:val="001D6614"/>
    <w:rsid w:val="001E2508"/>
    <w:rsid w:val="001F258F"/>
    <w:rsid w:val="00203FD8"/>
    <w:rsid w:val="00223E57"/>
    <w:rsid w:val="002B1138"/>
    <w:rsid w:val="002E2DF6"/>
    <w:rsid w:val="002F68F5"/>
    <w:rsid w:val="003E63A8"/>
    <w:rsid w:val="003F1C4F"/>
    <w:rsid w:val="003F745B"/>
    <w:rsid w:val="00457112"/>
    <w:rsid w:val="00486B75"/>
    <w:rsid w:val="004A2B95"/>
    <w:rsid w:val="004E5EB7"/>
    <w:rsid w:val="004E6760"/>
    <w:rsid w:val="005213DB"/>
    <w:rsid w:val="00526F7A"/>
    <w:rsid w:val="00533F84"/>
    <w:rsid w:val="00560AE3"/>
    <w:rsid w:val="005D3178"/>
    <w:rsid w:val="0061710C"/>
    <w:rsid w:val="00665918"/>
    <w:rsid w:val="00687111"/>
    <w:rsid w:val="006C5E2D"/>
    <w:rsid w:val="006D4D9D"/>
    <w:rsid w:val="006F6AC1"/>
    <w:rsid w:val="006F7750"/>
    <w:rsid w:val="00700F66"/>
    <w:rsid w:val="00722DEF"/>
    <w:rsid w:val="00785006"/>
    <w:rsid w:val="007D3734"/>
    <w:rsid w:val="00800123"/>
    <w:rsid w:val="00834BBE"/>
    <w:rsid w:val="00835930"/>
    <w:rsid w:val="00867162"/>
    <w:rsid w:val="008C0CCE"/>
    <w:rsid w:val="008D31CD"/>
    <w:rsid w:val="0090088D"/>
    <w:rsid w:val="00901179"/>
    <w:rsid w:val="009D3CE3"/>
    <w:rsid w:val="009D6C8E"/>
    <w:rsid w:val="00A104FC"/>
    <w:rsid w:val="00A14F60"/>
    <w:rsid w:val="00A32111"/>
    <w:rsid w:val="00A32C28"/>
    <w:rsid w:val="00A35961"/>
    <w:rsid w:val="00AB1AEB"/>
    <w:rsid w:val="00AB6D60"/>
    <w:rsid w:val="00AD6473"/>
    <w:rsid w:val="00B11931"/>
    <w:rsid w:val="00C26D8B"/>
    <w:rsid w:val="00CA5F10"/>
    <w:rsid w:val="00CC30B2"/>
    <w:rsid w:val="00CF2204"/>
    <w:rsid w:val="00D423EF"/>
    <w:rsid w:val="00D82D6E"/>
    <w:rsid w:val="00D85D2F"/>
    <w:rsid w:val="00DB3F7D"/>
    <w:rsid w:val="00DD648B"/>
    <w:rsid w:val="00DE3B00"/>
    <w:rsid w:val="00E22574"/>
    <w:rsid w:val="00E51F27"/>
    <w:rsid w:val="00E61FD2"/>
    <w:rsid w:val="00E73CD1"/>
    <w:rsid w:val="00E94883"/>
    <w:rsid w:val="00ED563D"/>
    <w:rsid w:val="00F137CC"/>
    <w:rsid w:val="00F40F39"/>
    <w:rsid w:val="00F44ED8"/>
    <w:rsid w:val="00F77E16"/>
    <w:rsid w:val="00FA4667"/>
    <w:rsid w:val="00FD1876"/>
    <w:rsid w:val="00FE348C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5CAB2"/>
  <w15:docId w15:val="{5BC8A12B-CDDF-4255-90A4-E227D5870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D18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clausesocialedeformation@education.gouv.fr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ab110bis.github.io/clause-sociale-de-formation/index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rches-publics@ac-cned.fr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ucie.tanguy@ac-cned.fr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SG-DAMP\SM\Documents%20types\Documents%20proc&#233;dure%20M.P\2%20-%20R&#233;daction%20et%20publication\Reglement%20consultation\Annexe%202%20au%20RC%20-%20Annexe%20fiche%20entrepris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4C2A5FBF8E44B499572C33C67B8D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4D41A5-FCA8-4464-BEFA-86D1DC6B25C2}"/>
      </w:docPartPr>
      <w:docPartBody>
        <w:p w:rsidR="00A21BEA" w:rsidRDefault="00A21BEA">
          <w:pPr>
            <w:pStyle w:val="794C2A5FBF8E44B499572C33C67B8DA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637F96BC45248FD881B310866B7BA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2B7F0FA-B175-4B07-A289-C74613EBD036}"/>
      </w:docPartPr>
      <w:docPartBody>
        <w:p w:rsidR="00A21BEA" w:rsidRDefault="00A21BEA">
          <w:pPr>
            <w:pStyle w:val="D637F96BC45248FD881B310866B7BA1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75EBE739DC764640A5222B2155C8D3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CF4F06-66BA-4B1D-81CB-777DEC774B40}"/>
      </w:docPartPr>
      <w:docPartBody>
        <w:p w:rsidR="00A21BEA" w:rsidRDefault="00A21BEA">
          <w:pPr>
            <w:pStyle w:val="75EBE739DC764640A5222B2155C8D36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B71A47191D46908D4FEA4F8791A5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AADE2F-76E7-434D-9F3B-CE35BE51FB10}"/>
      </w:docPartPr>
      <w:docPartBody>
        <w:p w:rsidR="00A21BEA" w:rsidRDefault="00A21BEA">
          <w:pPr>
            <w:pStyle w:val="ADB71A47191D46908D4FEA4F8791A5B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33DFDEC04C4761B1463D003866DA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49139E-0306-4063-A4A4-374A8B3A9729}"/>
      </w:docPartPr>
      <w:docPartBody>
        <w:p w:rsidR="00A21BEA" w:rsidRDefault="00A21BEA">
          <w:pPr>
            <w:pStyle w:val="C633DFDEC04C4761B1463D003866DA4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8D824D1CEF54A639721F71A8EDEC8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7F3D91-7D81-4399-A36F-77D8F743B92C}"/>
      </w:docPartPr>
      <w:docPartBody>
        <w:p w:rsidR="00A21BEA" w:rsidRDefault="00A21BEA">
          <w:pPr>
            <w:pStyle w:val="18D824D1CEF54A639721F71A8EDEC8C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A1FEA4FF5C4BB3B29BD36A8A72D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FBBDA7-6DCB-4BB4-A449-5E06CCC40444}"/>
      </w:docPartPr>
      <w:docPartBody>
        <w:p w:rsidR="00A21BEA" w:rsidRDefault="00A21BEA">
          <w:pPr>
            <w:pStyle w:val="2CA1FEA4FF5C4BB3B29BD36A8A72DEB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F3EE62A6C294C6293B13261C2B070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28D820-18CB-4A78-A5AB-60D0440C19B2}"/>
      </w:docPartPr>
      <w:docPartBody>
        <w:p w:rsidR="00A21BEA" w:rsidRDefault="00A21BEA">
          <w:pPr>
            <w:pStyle w:val="7F3EE62A6C294C6293B13261C2B070E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AD6818230464B78AE1A17F0D8B91F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D693DF-64E3-4D6C-9546-F7F4B4EECA93}"/>
      </w:docPartPr>
      <w:docPartBody>
        <w:p w:rsidR="00A21BEA" w:rsidRDefault="00A21BEA">
          <w:pPr>
            <w:pStyle w:val="FAD6818230464B78AE1A17F0D8B91F1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A84ED02A7DB44928E09AEA01A16F3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339F9F-D54F-41A7-A8D7-94F75B09F680}"/>
      </w:docPartPr>
      <w:docPartBody>
        <w:p w:rsidR="00A21BEA" w:rsidRDefault="00A21BEA">
          <w:pPr>
            <w:pStyle w:val="2A84ED02A7DB44928E09AEA01A16F32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5CC4EFF17D745709E150B317BCA81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920635-F9C5-47E1-899B-6F926DD2BB58}"/>
      </w:docPartPr>
      <w:docPartBody>
        <w:p w:rsidR="00A21BEA" w:rsidRDefault="00A21BEA">
          <w:pPr>
            <w:pStyle w:val="95CC4EFF17D745709E150B317BCA817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C9472A2D6DB44F5832DC865A406B7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A1A33E9-10CB-4D99-ACF1-982A922B11C1}"/>
      </w:docPartPr>
      <w:docPartBody>
        <w:p w:rsidR="00A21BEA" w:rsidRDefault="00A21BEA">
          <w:pPr>
            <w:pStyle w:val="EC9472A2D6DB44F5832DC865A406B7D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BD617A81DA44D779879548789DAEE7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156EA0-BA32-4F32-BD50-6DCCA10C2BB6}"/>
      </w:docPartPr>
      <w:docPartBody>
        <w:p w:rsidR="00A21BEA" w:rsidRDefault="00A21BEA">
          <w:pPr>
            <w:pStyle w:val="7BD617A81DA44D779879548789DAEE7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34DD6A1C3C54105BA44351ACE5DA9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215B25-F0AF-410D-8881-365E8CA85505}"/>
      </w:docPartPr>
      <w:docPartBody>
        <w:p w:rsidR="00A21BEA" w:rsidRDefault="00A21BEA">
          <w:pPr>
            <w:pStyle w:val="E34DD6A1C3C54105BA44351ACE5DA9C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06CA331618048DA887767A31AF442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05B50D-C6E1-4D6E-9507-53ACE98BF979}"/>
      </w:docPartPr>
      <w:docPartBody>
        <w:p w:rsidR="00A21BEA" w:rsidRDefault="00A21BEA">
          <w:pPr>
            <w:pStyle w:val="F06CA331618048DA887767A31AF442D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D3A77759CF14D87AE28DB1CBB3D8E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7BF784-D5FC-437D-9A7A-0D185EB2F92D}"/>
      </w:docPartPr>
      <w:docPartBody>
        <w:p w:rsidR="00A21BEA" w:rsidRDefault="00A21BEA">
          <w:pPr>
            <w:pStyle w:val="6D3A77759CF14D87AE28DB1CBB3D8E4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2A38963C5DD4724A91E097B69C5FD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E3ED9A-5AEE-4952-9324-663C89F51178}"/>
      </w:docPartPr>
      <w:docPartBody>
        <w:p w:rsidR="00A21BEA" w:rsidRDefault="00A21BEA">
          <w:pPr>
            <w:pStyle w:val="42A38963C5DD4724A91E097B69C5FDD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A8149569C8E43739E366E6263865B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96A9B6-47D3-4F08-A50B-01F81ADC76DE}"/>
      </w:docPartPr>
      <w:docPartBody>
        <w:p w:rsidR="00A21BEA" w:rsidRDefault="00A21BEA">
          <w:pPr>
            <w:pStyle w:val="5A8149569C8E43739E366E6263865B5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4192C28FCE04094BFA2673D7C426D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BE67C9-B058-46E6-8DF7-92BA2AAEA2BC}"/>
      </w:docPartPr>
      <w:docPartBody>
        <w:p w:rsidR="00A21BEA" w:rsidRDefault="00A21BEA">
          <w:pPr>
            <w:pStyle w:val="A4192C28FCE04094BFA2673D7C426DE1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35227CC08A64B63B798617E78672B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8C2A97A-B4A0-4E4F-83EA-BC2B6224AEA9}"/>
      </w:docPartPr>
      <w:docPartBody>
        <w:p w:rsidR="00A21BEA" w:rsidRDefault="00A21BEA">
          <w:pPr>
            <w:pStyle w:val="335227CC08A64B63B798617E78672B5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4C588B8D8CF406198A4FE3B88CEB7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83505A-2A55-4172-B81D-41826924408B}"/>
      </w:docPartPr>
      <w:docPartBody>
        <w:p w:rsidR="00A21BEA" w:rsidRDefault="00A21BEA">
          <w:pPr>
            <w:pStyle w:val="F4C588B8D8CF406198A4FE3B88CEB7F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B6740391780A4F84A39AC68F0E69AF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E0C6CD-B8E7-4413-87EE-45A87F6F7E4A}"/>
      </w:docPartPr>
      <w:docPartBody>
        <w:p w:rsidR="00A21BEA" w:rsidRDefault="00A21BEA">
          <w:pPr>
            <w:pStyle w:val="B6740391780A4F84A39AC68F0E69AF3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AA7D5147D3C4CA5B43C6072545626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020011-AEAC-4A23-832E-197C49592284}"/>
      </w:docPartPr>
      <w:docPartBody>
        <w:p w:rsidR="00A21BEA" w:rsidRDefault="00A21BEA">
          <w:pPr>
            <w:pStyle w:val="EAA7D5147D3C4CA5B43C6072545626E7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9EE83AF8699B4130B08E3BAB7A7FA4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77FDDF-8F80-4F70-AEC5-1B58BD1E4381}"/>
      </w:docPartPr>
      <w:docPartBody>
        <w:p w:rsidR="00A21BEA" w:rsidRDefault="00A21BEA">
          <w:pPr>
            <w:pStyle w:val="9EE83AF8699B4130B08E3BAB7A7FA49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EA18959467E426FA43756750A59C0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B7B470-AA6E-4B35-8F5E-A13FF6CDAC97}"/>
      </w:docPartPr>
      <w:docPartBody>
        <w:p w:rsidR="00A21BEA" w:rsidRDefault="00A21BEA">
          <w:pPr>
            <w:pStyle w:val="0EA18959467E426FA43756750A59C0D4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4DDCDFBA94B7AB05DDD12106776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43A93B-D708-4870-8625-34B754D9C9EB}"/>
      </w:docPartPr>
      <w:docPartBody>
        <w:p w:rsidR="00A21BEA" w:rsidRDefault="00A21BEA">
          <w:pPr>
            <w:pStyle w:val="DEF4DDCDFBA94B7AB05DDD121067768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CE0DE58ABA46EEB726FC3EBBDD6D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26C41A-8C34-47DD-9048-17DDA3AD31AA}"/>
      </w:docPartPr>
      <w:docPartBody>
        <w:p w:rsidR="00A21BEA" w:rsidRDefault="00A21BEA">
          <w:pPr>
            <w:pStyle w:val="7CCE0DE58ABA46EEB726FC3EBBDD6D0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7AE7E3383A64B46B542ADCFC3AC67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A5A26A-7B5D-467C-8779-DE27B81E30E2}"/>
      </w:docPartPr>
      <w:docPartBody>
        <w:p w:rsidR="00A21BEA" w:rsidRDefault="00A21BEA">
          <w:pPr>
            <w:pStyle w:val="07AE7E3383A64B46B542ADCFC3AC67ED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178DE43525BD4C5EAB2AFD2C593057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8A1907-05C9-41B8-8315-A78502686E56}"/>
      </w:docPartPr>
      <w:docPartBody>
        <w:p w:rsidR="00A21BEA" w:rsidRDefault="00A21BEA">
          <w:pPr>
            <w:pStyle w:val="178DE43525BD4C5EAB2AFD2C59305736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952253526A6F44828327DC7E3CD8FD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6B8D59-D7E0-4F85-85D1-691EF2E0D7A9}"/>
      </w:docPartPr>
      <w:docPartBody>
        <w:p w:rsidR="00A21BEA" w:rsidRDefault="00A21BEA">
          <w:pPr>
            <w:pStyle w:val="952253526A6F44828327DC7E3CD8FD7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1F5C81E5E10439DBFFD33B2939D4D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B97C33-E041-4F25-BE7C-38851F7609EE}"/>
      </w:docPartPr>
      <w:docPartBody>
        <w:p w:rsidR="00A21BEA" w:rsidRDefault="00A21BEA">
          <w:pPr>
            <w:pStyle w:val="21F5C81E5E10439DBFFD33B2939D4DD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B03A92953394A15BF25B27F26504E9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F33C68-3323-4ACC-B131-D523C0A23CC1}"/>
      </w:docPartPr>
      <w:docPartBody>
        <w:p w:rsidR="00A21BEA" w:rsidRDefault="00A21BEA">
          <w:pPr>
            <w:pStyle w:val="FB03A92953394A15BF25B27F26504E9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81EEA09A9F842B29D9501C075DB86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67A96B-0385-4DF1-9FEA-2C4A07A59C38}"/>
      </w:docPartPr>
      <w:docPartBody>
        <w:p w:rsidR="00A21BEA" w:rsidRDefault="00A21BEA">
          <w:pPr>
            <w:pStyle w:val="C81EEA09A9F842B29D9501C075DB869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B46C73613844ECAB738FCFFBFFB3F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39A6BB-8EA0-4796-AC8E-513488476EA9}"/>
      </w:docPartPr>
      <w:docPartBody>
        <w:p w:rsidR="00A21BEA" w:rsidRDefault="00A21BEA">
          <w:pPr>
            <w:pStyle w:val="0B46C73613844ECAB738FCFFBFFB3F2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D5C922980644B038CCB2E84988CD7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C701F3-EA5A-454F-9A0D-A53F3E0EEDAD}"/>
      </w:docPartPr>
      <w:docPartBody>
        <w:p w:rsidR="00A21BEA" w:rsidRDefault="00A21BEA">
          <w:pPr>
            <w:pStyle w:val="6D5C922980644B038CCB2E84988CD74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02EC46B1B94CB4AD242227B87909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ACECFD5-F20B-4171-8206-4DC96143223C}"/>
      </w:docPartPr>
      <w:docPartBody>
        <w:p w:rsidR="00A21BEA" w:rsidRDefault="00A21BEA">
          <w:pPr>
            <w:pStyle w:val="0402EC46B1B94CB4AD242227B87909E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164F3733F524EF48F9D22F40BAC79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95F4A0-E7FB-4C24-82B8-1C393FDE82A2}"/>
      </w:docPartPr>
      <w:docPartBody>
        <w:p w:rsidR="00A21BEA" w:rsidRDefault="00A21BEA">
          <w:pPr>
            <w:pStyle w:val="D164F3733F524EF48F9D22F40BAC79D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82831256BD64354BD059245F27D63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4CA750-8D13-4F19-9A0F-39B0F2B9F5C5}"/>
      </w:docPartPr>
      <w:docPartBody>
        <w:p w:rsidR="00A21BEA" w:rsidRDefault="00A21BEA">
          <w:pPr>
            <w:pStyle w:val="182831256BD64354BD059245F27D630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5ECDDC3B4444E98CAF9B43F98269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5AA1A6-EFE5-4292-97E9-8D6EEA6AFF51}"/>
      </w:docPartPr>
      <w:docPartBody>
        <w:p w:rsidR="00A21BEA" w:rsidRDefault="00A21BEA">
          <w:pPr>
            <w:pStyle w:val="4E5ECDDC3B4444E98CAF9B43F98269A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72AAD93F1974B089FE8D5BAB20811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AFB60A-4A83-45A2-A87F-6FE9534F8B85}"/>
      </w:docPartPr>
      <w:docPartBody>
        <w:p w:rsidR="00A21BEA" w:rsidRDefault="00A21BEA">
          <w:pPr>
            <w:pStyle w:val="472AAD93F1974B089FE8D5BAB20811D1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34023887544503A6023C9FD8F71A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975EF9-D6F5-421D-B371-3C905B750867}"/>
      </w:docPartPr>
      <w:docPartBody>
        <w:p w:rsidR="00A21BEA" w:rsidRDefault="00A21BEA">
          <w:pPr>
            <w:pStyle w:val="4134023887544503A6023C9FD8F71A75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BEA"/>
    <w:rsid w:val="0086616C"/>
    <w:rsid w:val="00A21BEA"/>
    <w:rsid w:val="00CF2204"/>
    <w:rsid w:val="00D8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794C2A5FBF8E44B499572C33C67B8DA6">
    <w:name w:val="794C2A5FBF8E44B499572C33C67B8DA6"/>
  </w:style>
  <w:style w:type="paragraph" w:customStyle="1" w:styleId="D637F96BC45248FD881B310866B7BA10">
    <w:name w:val="D637F96BC45248FD881B310866B7BA10"/>
  </w:style>
  <w:style w:type="paragraph" w:customStyle="1" w:styleId="75EBE739DC764640A5222B2155C8D36E">
    <w:name w:val="75EBE739DC764640A5222B2155C8D36E"/>
  </w:style>
  <w:style w:type="paragraph" w:customStyle="1" w:styleId="ADB71A47191D46908D4FEA4F8791A5BA">
    <w:name w:val="ADB71A47191D46908D4FEA4F8791A5BA"/>
  </w:style>
  <w:style w:type="paragraph" w:customStyle="1" w:styleId="C633DFDEC04C4761B1463D003866DA45">
    <w:name w:val="C633DFDEC04C4761B1463D003866DA45"/>
  </w:style>
  <w:style w:type="paragraph" w:customStyle="1" w:styleId="18D824D1CEF54A639721F71A8EDEC8CC">
    <w:name w:val="18D824D1CEF54A639721F71A8EDEC8CC"/>
  </w:style>
  <w:style w:type="paragraph" w:customStyle="1" w:styleId="2CA1FEA4FF5C4BB3B29BD36A8A72DEB3">
    <w:name w:val="2CA1FEA4FF5C4BB3B29BD36A8A72DEB3"/>
  </w:style>
  <w:style w:type="paragraph" w:customStyle="1" w:styleId="7F3EE62A6C294C6293B13261C2B070E3">
    <w:name w:val="7F3EE62A6C294C6293B13261C2B070E3"/>
  </w:style>
  <w:style w:type="paragraph" w:customStyle="1" w:styleId="FAD6818230464B78AE1A17F0D8B91F19">
    <w:name w:val="FAD6818230464B78AE1A17F0D8B91F19"/>
  </w:style>
  <w:style w:type="paragraph" w:customStyle="1" w:styleId="2A84ED02A7DB44928E09AEA01A16F32A">
    <w:name w:val="2A84ED02A7DB44928E09AEA01A16F32A"/>
  </w:style>
  <w:style w:type="paragraph" w:customStyle="1" w:styleId="95CC4EFF17D745709E150B317BCA8172">
    <w:name w:val="95CC4EFF17D745709E150B317BCA8172"/>
  </w:style>
  <w:style w:type="paragraph" w:customStyle="1" w:styleId="EC9472A2D6DB44F5832DC865A406B7D5">
    <w:name w:val="EC9472A2D6DB44F5832DC865A406B7D5"/>
  </w:style>
  <w:style w:type="paragraph" w:customStyle="1" w:styleId="7BD617A81DA44D779879548789DAEE7F">
    <w:name w:val="7BD617A81DA44D779879548789DAEE7F"/>
  </w:style>
  <w:style w:type="paragraph" w:customStyle="1" w:styleId="E34DD6A1C3C54105BA44351ACE5DA9C5">
    <w:name w:val="E34DD6A1C3C54105BA44351ACE5DA9C5"/>
  </w:style>
  <w:style w:type="paragraph" w:customStyle="1" w:styleId="F06CA331618048DA887767A31AF442D0">
    <w:name w:val="F06CA331618048DA887767A31AF442D0"/>
  </w:style>
  <w:style w:type="paragraph" w:customStyle="1" w:styleId="6D3A77759CF14D87AE28DB1CBB3D8E4B">
    <w:name w:val="6D3A77759CF14D87AE28DB1CBB3D8E4B"/>
  </w:style>
  <w:style w:type="paragraph" w:customStyle="1" w:styleId="42A38963C5DD4724A91E097B69C5FDDB">
    <w:name w:val="42A38963C5DD4724A91E097B69C5FDDB"/>
  </w:style>
  <w:style w:type="paragraph" w:customStyle="1" w:styleId="5A8149569C8E43739E366E6263865B5E">
    <w:name w:val="5A8149569C8E43739E366E6263865B5E"/>
  </w:style>
  <w:style w:type="paragraph" w:customStyle="1" w:styleId="A4192C28FCE04094BFA2673D7C426DE1">
    <w:name w:val="A4192C28FCE04094BFA2673D7C426DE1"/>
  </w:style>
  <w:style w:type="paragraph" w:customStyle="1" w:styleId="335227CC08A64B63B798617E78672B50">
    <w:name w:val="335227CC08A64B63B798617E78672B50"/>
  </w:style>
  <w:style w:type="paragraph" w:customStyle="1" w:styleId="F4C588B8D8CF406198A4FE3B88CEB7F2">
    <w:name w:val="F4C588B8D8CF406198A4FE3B88CEB7F2"/>
  </w:style>
  <w:style w:type="paragraph" w:customStyle="1" w:styleId="B6740391780A4F84A39AC68F0E69AF3B">
    <w:name w:val="B6740391780A4F84A39AC68F0E69AF3B"/>
  </w:style>
  <w:style w:type="paragraph" w:customStyle="1" w:styleId="EAA7D5147D3C4CA5B43C6072545626E7">
    <w:name w:val="EAA7D5147D3C4CA5B43C6072545626E7"/>
  </w:style>
  <w:style w:type="paragraph" w:customStyle="1" w:styleId="9EE83AF8699B4130B08E3BAB7A7FA49E">
    <w:name w:val="9EE83AF8699B4130B08E3BAB7A7FA49E"/>
  </w:style>
  <w:style w:type="paragraph" w:customStyle="1" w:styleId="0EA18959467E426FA43756750A59C0D4">
    <w:name w:val="0EA18959467E426FA43756750A59C0D4"/>
  </w:style>
  <w:style w:type="paragraph" w:customStyle="1" w:styleId="DEF4DDCDFBA94B7AB05DDD1210677688">
    <w:name w:val="DEF4DDCDFBA94B7AB05DDD1210677688"/>
  </w:style>
  <w:style w:type="paragraph" w:customStyle="1" w:styleId="7CCE0DE58ABA46EEB726FC3EBBDD6D00">
    <w:name w:val="7CCE0DE58ABA46EEB726FC3EBBDD6D00"/>
  </w:style>
  <w:style w:type="paragraph" w:customStyle="1" w:styleId="07AE7E3383A64B46B542ADCFC3AC67ED">
    <w:name w:val="07AE7E3383A64B46B542ADCFC3AC67ED"/>
  </w:style>
  <w:style w:type="paragraph" w:customStyle="1" w:styleId="178DE43525BD4C5EAB2AFD2C59305736">
    <w:name w:val="178DE43525BD4C5EAB2AFD2C59305736"/>
  </w:style>
  <w:style w:type="paragraph" w:customStyle="1" w:styleId="952253526A6F44828327DC7E3CD8FD7E">
    <w:name w:val="952253526A6F44828327DC7E3CD8FD7E"/>
  </w:style>
  <w:style w:type="paragraph" w:customStyle="1" w:styleId="21F5C81E5E10439DBFFD33B2939D4DD8">
    <w:name w:val="21F5C81E5E10439DBFFD33B2939D4DD8"/>
  </w:style>
  <w:style w:type="paragraph" w:customStyle="1" w:styleId="FB03A92953394A15BF25B27F26504E9D">
    <w:name w:val="FB03A92953394A15BF25B27F26504E9D"/>
  </w:style>
  <w:style w:type="paragraph" w:customStyle="1" w:styleId="C81EEA09A9F842B29D9501C075DB8693">
    <w:name w:val="C81EEA09A9F842B29D9501C075DB8693"/>
  </w:style>
  <w:style w:type="paragraph" w:customStyle="1" w:styleId="0B46C73613844ECAB738FCFFBFFB3F25">
    <w:name w:val="0B46C73613844ECAB738FCFFBFFB3F25"/>
  </w:style>
  <w:style w:type="paragraph" w:customStyle="1" w:styleId="6D5C922980644B038CCB2E84988CD749">
    <w:name w:val="6D5C922980644B038CCB2E84988CD749"/>
  </w:style>
  <w:style w:type="paragraph" w:customStyle="1" w:styleId="0402EC46B1B94CB4AD242227B87909E5">
    <w:name w:val="0402EC46B1B94CB4AD242227B87909E5"/>
  </w:style>
  <w:style w:type="paragraph" w:customStyle="1" w:styleId="D164F3733F524EF48F9D22F40BAC79D8">
    <w:name w:val="D164F3733F524EF48F9D22F40BAC79D8"/>
  </w:style>
  <w:style w:type="paragraph" w:customStyle="1" w:styleId="182831256BD64354BD059245F27D6309">
    <w:name w:val="182831256BD64354BD059245F27D6309"/>
  </w:style>
  <w:style w:type="paragraph" w:customStyle="1" w:styleId="4E5ECDDC3B4444E98CAF9B43F98269A5">
    <w:name w:val="4E5ECDDC3B4444E98CAF9B43F98269A5"/>
  </w:style>
  <w:style w:type="paragraph" w:customStyle="1" w:styleId="472AAD93F1974B089FE8D5BAB20811D1">
    <w:name w:val="472AAD93F1974B089FE8D5BAB20811D1"/>
  </w:style>
  <w:style w:type="paragraph" w:customStyle="1" w:styleId="4134023887544503A6023C9FD8F71A75">
    <w:name w:val="4134023887544503A6023C9FD8F71A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4d8e3a-19b4-41b1-9d9e-8757b65e3156" xsi:nil="true"/>
    <lcf76f155ced4ddcb4097134ff3c332f xmlns="764610a0-602b-4a54-b8cc-26e3734cc08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C7285F12CC7A43BBE22E3562F683B6" ma:contentTypeVersion="10" ma:contentTypeDescription="Crée un document." ma:contentTypeScope="" ma:versionID="00c8e60b63a34cf018951027995db7c4">
  <xsd:schema xmlns:xsd="http://www.w3.org/2001/XMLSchema" xmlns:xs="http://www.w3.org/2001/XMLSchema" xmlns:p="http://schemas.microsoft.com/office/2006/metadata/properties" xmlns:ns2="764610a0-602b-4a54-b8cc-26e3734cc08d" xmlns:ns3="314d8e3a-19b4-41b1-9d9e-8757b65e3156" targetNamespace="http://schemas.microsoft.com/office/2006/metadata/properties" ma:root="true" ma:fieldsID="a6ce8c89b89895763d551abc5d57d89b" ns2:_="" ns3:_="">
    <xsd:import namespace="764610a0-602b-4a54-b8cc-26e3734cc08d"/>
    <xsd:import namespace="314d8e3a-19b4-41b1-9d9e-8757b65e31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610a0-602b-4a54-b8cc-26e3734cc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8af4f9d-9adc-4f5a-b84e-6fc4270238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4d8e3a-19b4-41b1-9d9e-8757b65e31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dc34938-5e3d-486e-ae7e-2db1a3719549}" ma:internalName="TaxCatchAll" ma:showField="CatchAllData" ma:web="314d8e3a-19b4-41b1-9d9e-8757b65e31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6C34EB-3F29-4B8D-9238-780514FB70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A333CE-92B3-4D6F-827F-E246E7ED3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A6EB2A-8C47-44FA-8E18-53778EEF49C6}">
  <ds:schemaRefs>
    <ds:schemaRef ds:uri="http://schemas.microsoft.com/office/2006/metadata/properties"/>
    <ds:schemaRef ds:uri="http://schemas.microsoft.com/office/infopath/2007/PartnerControls"/>
    <ds:schemaRef ds:uri="314d8e3a-19b4-41b1-9d9e-8757b65e3156"/>
    <ds:schemaRef ds:uri="764610a0-602b-4a54-b8cc-26e3734cc08d"/>
  </ds:schemaRefs>
</ds:datastoreItem>
</file>

<file path=customXml/itemProps4.xml><?xml version="1.0" encoding="utf-8"?>
<ds:datastoreItem xmlns:ds="http://schemas.openxmlformats.org/officeDocument/2006/customXml" ds:itemID="{134BBE16-8D9E-4F8B-BBA1-3F1E4D53E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610a0-602b-4a54-b8cc-26e3734cc08d"/>
    <ds:schemaRef ds:uri="314d8e3a-19b4-41b1-9d9e-8757b65e31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Annexe 2 au RC - Annexe fiche entreprise.dotx</Template>
  <TotalTime>2</TotalTime>
  <Pages>5</Pages>
  <Words>1093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Gigante Martine</dc:creator>
  <cp:lastModifiedBy>Gigante Martine</cp:lastModifiedBy>
  <cp:revision>2</cp:revision>
  <dcterms:created xsi:type="dcterms:W3CDTF">2026-07-28T13:20:00Z</dcterms:created>
  <dcterms:modified xsi:type="dcterms:W3CDTF">2026-09-04T10:07:00Z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0x0101007AC7285F12CC7A43BBE22E3562F683B6</vt:lpwstr>
  </property>
</Properties>
</file>